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5E5" w:rsidRPr="00AF6D24" w:rsidRDefault="001E45E5" w:rsidP="00211B59">
      <w:pPr>
        <w:spacing w:after="0"/>
        <w:rPr>
          <w:rFonts w:ascii="Comic Sans MS" w:hAnsi="Comic Sans MS"/>
          <w:sz w:val="24"/>
          <w:szCs w:val="24"/>
          <w:u w:val="single"/>
        </w:rPr>
      </w:pPr>
      <w:r w:rsidRPr="00AF6D24">
        <w:rPr>
          <w:rFonts w:ascii="Comic Sans MS" w:hAnsi="Comic Sans MS"/>
          <w:sz w:val="24"/>
          <w:szCs w:val="24"/>
          <w:u w:val="single"/>
        </w:rPr>
        <w:t>ADI-SOYADI:</w:t>
      </w:r>
    </w:p>
    <w:p w:rsidR="001E45E5" w:rsidRDefault="001E45E5" w:rsidP="00211B59">
      <w:pPr>
        <w:spacing w:after="0"/>
        <w:jc w:val="center"/>
        <w:rPr>
          <w:rFonts w:ascii="Comic Sans MS" w:hAnsi="Comic Sans MS"/>
          <w:sz w:val="24"/>
          <w:szCs w:val="24"/>
          <w:u w:val="single"/>
        </w:rPr>
      </w:pPr>
    </w:p>
    <w:p w:rsidR="001E45E5" w:rsidRPr="00AF6D24" w:rsidRDefault="001E45E5" w:rsidP="00211B59">
      <w:pPr>
        <w:spacing w:after="0"/>
        <w:jc w:val="center"/>
        <w:rPr>
          <w:rFonts w:ascii="Comic Sans MS" w:hAnsi="Comic Sans MS"/>
          <w:sz w:val="24"/>
          <w:szCs w:val="24"/>
          <w:u w:val="single"/>
        </w:rPr>
      </w:pPr>
      <w:r w:rsidRPr="00AF6D24">
        <w:rPr>
          <w:rFonts w:ascii="Comic Sans MS" w:hAnsi="Comic Sans MS"/>
          <w:sz w:val="24"/>
          <w:szCs w:val="24"/>
          <w:u w:val="single"/>
        </w:rPr>
        <w:t>FEN VE TEKNOLOJİ DERSİ PERFORMANS GÖREVİ-1</w:t>
      </w:r>
    </w:p>
    <w:p w:rsidR="001E45E5" w:rsidRPr="00AF6D24" w:rsidRDefault="001E45E5" w:rsidP="00211B59">
      <w:pPr>
        <w:spacing w:after="0"/>
        <w:jc w:val="center"/>
        <w:rPr>
          <w:rFonts w:ascii="Comic Sans MS" w:hAnsi="Comic Sans MS"/>
          <w:sz w:val="24"/>
          <w:szCs w:val="24"/>
          <w:u w:val="single"/>
        </w:rPr>
      </w:pPr>
    </w:p>
    <w:p w:rsidR="001E45E5" w:rsidRPr="00AF6D24" w:rsidRDefault="001E45E5" w:rsidP="00CD1AB2">
      <w:pPr>
        <w:spacing w:after="0"/>
        <w:rPr>
          <w:rFonts w:ascii="Comic Sans MS" w:eastAsia="Batang" w:hAnsi="Comic Sans MS" w:cs="Tahoma"/>
          <w:sz w:val="24"/>
          <w:szCs w:val="24"/>
        </w:rPr>
      </w:pPr>
      <w:r w:rsidRPr="00AF6D24">
        <w:rPr>
          <w:rFonts w:ascii="Comic Sans MS" w:hAnsi="Comic Sans MS"/>
          <w:sz w:val="24"/>
          <w:szCs w:val="24"/>
        </w:rPr>
        <w:t xml:space="preserve">1. </w:t>
      </w:r>
      <w:r w:rsidRPr="00AF6D24">
        <w:rPr>
          <w:rFonts w:ascii="Comic Sans MS" w:eastAsia="Batang" w:hAnsi="Comic Sans MS" w:cs="Tahoma"/>
          <w:sz w:val="24"/>
          <w:szCs w:val="24"/>
        </w:rPr>
        <w:t>Doğru tümcelerin başına “D”, yanlış tümcelerin başına “Y” yazınız. ( 10 p )</w:t>
      </w:r>
    </w:p>
    <w:p w:rsidR="001E45E5" w:rsidRPr="00AF6D24" w:rsidRDefault="001E45E5" w:rsidP="00CD1AB2">
      <w:pPr>
        <w:spacing w:after="0"/>
        <w:rPr>
          <w:rFonts w:ascii="Comic Sans MS" w:hAnsi="Comic Sans MS"/>
          <w:sz w:val="24"/>
          <w:szCs w:val="24"/>
        </w:rPr>
      </w:pPr>
      <w:r w:rsidRPr="00AF6D24">
        <w:rPr>
          <w:rFonts w:ascii="Comic Sans MS" w:eastAsia="Batang" w:hAnsi="Comic Sans MS"/>
          <w:sz w:val="24"/>
          <w:szCs w:val="24"/>
        </w:rPr>
        <w:t>(    ) Su; doğada katı, sıvı ve gaz olmak üzere üç hâlde bulunur.</w:t>
      </w:r>
    </w:p>
    <w:p w:rsidR="001E45E5" w:rsidRPr="00AF6D24" w:rsidRDefault="001E45E5" w:rsidP="00CD1AB2">
      <w:pPr>
        <w:spacing w:after="0"/>
        <w:rPr>
          <w:rFonts w:ascii="Comic Sans MS" w:eastAsia="Batang" w:hAnsi="Comic Sans MS"/>
          <w:sz w:val="24"/>
          <w:szCs w:val="24"/>
        </w:rPr>
      </w:pPr>
      <w:r w:rsidRPr="00AF6D24">
        <w:rPr>
          <w:rFonts w:ascii="Comic Sans MS" w:eastAsia="Batang" w:hAnsi="Comic Sans MS"/>
          <w:sz w:val="24"/>
          <w:szCs w:val="24"/>
        </w:rPr>
        <w:t>(    ) Bulut, su buharının yoğuşmasıyla oluşur.</w:t>
      </w:r>
    </w:p>
    <w:p w:rsidR="001E45E5" w:rsidRPr="00AF6D24" w:rsidRDefault="001E45E5" w:rsidP="00CD1AB2">
      <w:pPr>
        <w:spacing w:after="0"/>
        <w:rPr>
          <w:rFonts w:ascii="Comic Sans MS" w:eastAsia="Batang" w:hAnsi="Comic Sans MS"/>
          <w:sz w:val="24"/>
          <w:szCs w:val="24"/>
        </w:rPr>
      </w:pPr>
      <w:r w:rsidRPr="00AF6D24">
        <w:rPr>
          <w:rFonts w:ascii="Comic Sans MS" w:eastAsia="Batang" w:hAnsi="Comic Sans MS"/>
          <w:sz w:val="24"/>
          <w:szCs w:val="24"/>
        </w:rPr>
        <w:t>(    ) Kaynayan çaydanlıktaki sudan çıkan buharın rüzgârgülünü döndürmesi, ısı enerjisinin hareket enerjisine dönüşmesine örnektir.</w:t>
      </w:r>
    </w:p>
    <w:p w:rsidR="001E45E5" w:rsidRPr="00AF6D24" w:rsidRDefault="001E45E5" w:rsidP="00CD1AB2">
      <w:pPr>
        <w:spacing w:after="0"/>
        <w:rPr>
          <w:rFonts w:ascii="Comic Sans MS" w:eastAsia="Batang" w:hAnsi="Comic Sans MS" w:cs="Tahoma"/>
          <w:sz w:val="24"/>
          <w:szCs w:val="24"/>
        </w:rPr>
      </w:pPr>
      <w:r w:rsidRPr="00AF6D24">
        <w:rPr>
          <w:rFonts w:ascii="Comic Sans MS" w:eastAsia="Batang" w:hAnsi="Comic Sans MS" w:cs="Tahoma"/>
          <w:sz w:val="24"/>
          <w:szCs w:val="24"/>
        </w:rPr>
        <w:t>(    ) Canlıların yaşamsal faaliyetlerini sürdürebilmesini sağlayan yiyecek ve içeceklere besin denir.</w:t>
      </w:r>
    </w:p>
    <w:p w:rsidR="001E45E5" w:rsidRPr="00AF6D24" w:rsidRDefault="001E45E5" w:rsidP="00CD1AB2">
      <w:pPr>
        <w:spacing w:after="0"/>
        <w:rPr>
          <w:rFonts w:ascii="Comic Sans MS" w:eastAsia="Batang" w:hAnsi="Comic Sans MS" w:cs="Tahoma"/>
          <w:sz w:val="24"/>
          <w:szCs w:val="24"/>
        </w:rPr>
      </w:pPr>
      <w:r w:rsidRPr="00AF6D24">
        <w:rPr>
          <w:rFonts w:ascii="Comic Sans MS" w:eastAsia="Batang" w:hAnsi="Comic Sans MS" w:cs="Tahoma"/>
          <w:sz w:val="24"/>
          <w:szCs w:val="24"/>
        </w:rPr>
        <w:t xml:space="preserve">(    ) Vitamin ve mineraller enerji verir. </w:t>
      </w:r>
    </w:p>
    <w:p w:rsidR="001E45E5" w:rsidRPr="00AF6D24" w:rsidRDefault="001E45E5" w:rsidP="00CD1AB2">
      <w:pPr>
        <w:spacing w:after="0"/>
        <w:rPr>
          <w:rFonts w:ascii="Comic Sans MS" w:eastAsia="Batang" w:hAnsi="Comic Sans MS" w:cs="Tahoma"/>
          <w:sz w:val="24"/>
          <w:szCs w:val="24"/>
        </w:rPr>
      </w:pPr>
      <w:r w:rsidRPr="00AF6D24">
        <w:rPr>
          <w:rFonts w:ascii="Comic Sans MS" w:eastAsia="Batang" w:hAnsi="Comic Sans MS" w:cs="Tahoma"/>
          <w:sz w:val="24"/>
          <w:szCs w:val="24"/>
        </w:rPr>
        <w:t xml:space="preserve">(    ) Proteinler sayesinde saçlarımız, tırnaklarımız uzar. </w:t>
      </w:r>
    </w:p>
    <w:p w:rsidR="001E45E5" w:rsidRPr="00AF6D24" w:rsidRDefault="001E45E5" w:rsidP="00CD1AB2">
      <w:pPr>
        <w:spacing w:after="0"/>
        <w:rPr>
          <w:rFonts w:ascii="Comic Sans MS" w:eastAsia="Batang" w:hAnsi="Comic Sans MS" w:cs="Tahoma"/>
          <w:sz w:val="24"/>
          <w:szCs w:val="24"/>
        </w:rPr>
      </w:pPr>
      <w:r w:rsidRPr="00AF6D24">
        <w:rPr>
          <w:rFonts w:ascii="Comic Sans MS" w:eastAsia="Batang" w:hAnsi="Comic Sans MS" w:cs="Tahoma"/>
          <w:sz w:val="24"/>
          <w:szCs w:val="24"/>
        </w:rPr>
        <w:t>(    ) Süt, peynir ve balık yağında C vitamini bulunur.</w:t>
      </w:r>
    </w:p>
    <w:p w:rsidR="001E45E5" w:rsidRPr="00AF6D24" w:rsidRDefault="001E45E5" w:rsidP="00CD1AB2">
      <w:pPr>
        <w:spacing w:after="0"/>
        <w:rPr>
          <w:rFonts w:ascii="Comic Sans MS" w:eastAsia="Batang" w:hAnsi="Comic Sans MS" w:cs="Tahoma"/>
          <w:sz w:val="24"/>
          <w:szCs w:val="24"/>
        </w:rPr>
      </w:pPr>
      <w:r w:rsidRPr="00AF6D24">
        <w:rPr>
          <w:rFonts w:ascii="Comic Sans MS" w:eastAsia="Batang" w:hAnsi="Comic Sans MS" w:cs="Tahoma"/>
          <w:sz w:val="24"/>
          <w:szCs w:val="24"/>
        </w:rPr>
        <w:t>(    ) Besinler vücudumuzda kan yolu ile taşınır.</w:t>
      </w:r>
    </w:p>
    <w:p w:rsidR="001E45E5" w:rsidRPr="00AF6D24" w:rsidRDefault="001E45E5" w:rsidP="00CD1AB2">
      <w:pPr>
        <w:spacing w:after="0"/>
        <w:rPr>
          <w:rFonts w:ascii="Comic Sans MS" w:eastAsia="Batang" w:hAnsi="Comic Sans MS" w:cs="Tahoma"/>
          <w:sz w:val="24"/>
          <w:szCs w:val="24"/>
        </w:rPr>
      </w:pPr>
      <w:r w:rsidRPr="00AF6D24">
        <w:rPr>
          <w:rFonts w:ascii="Comic Sans MS" w:eastAsia="Batang" w:hAnsi="Comic Sans MS" w:cs="Tahoma"/>
          <w:sz w:val="24"/>
          <w:szCs w:val="24"/>
        </w:rPr>
        <w:t>(    ) Vücudumuzun ana boşaltım organı böbrektir.</w:t>
      </w:r>
    </w:p>
    <w:p w:rsidR="001E45E5" w:rsidRPr="00AF6D24" w:rsidRDefault="001E45E5" w:rsidP="00CD1AB2">
      <w:pPr>
        <w:spacing w:after="0"/>
        <w:rPr>
          <w:rFonts w:ascii="Comic Sans MS" w:eastAsia="Batang" w:hAnsi="Comic Sans MS" w:cs="Tahoma"/>
          <w:sz w:val="24"/>
          <w:szCs w:val="24"/>
        </w:rPr>
      </w:pPr>
      <w:r w:rsidRPr="00AF6D24">
        <w:rPr>
          <w:rFonts w:ascii="Comic Sans MS" w:eastAsia="Batang" w:hAnsi="Comic Sans MS" w:cs="Tahoma"/>
          <w:sz w:val="24"/>
          <w:szCs w:val="24"/>
        </w:rPr>
        <w:t>(    ) Sigara ve alkol yalnız akciğere zarar verir.</w:t>
      </w:r>
    </w:p>
    <w:p w:rsidR="001E45E5" w:rsidRDefault="001E45E5" w:rsidP="00CD1AB2">
      <w:pPr>
        <w:spacing w:after="0"/>
        <w:rPr>
          <w:rFonts w:ascii="Comic Sans MS" w:hAnsi="Comic Sans MS"/>
          <w:sz w:val="24"/>
          <w:szCs w:val="24"/>
        </w:rPr>
      </w:pPr>
    </w:p>
    <w:p w:rsidR="001E45E5" w:rsidRPr="00AF6D24" w:rsidRDefault="001E45E5" w:rsidP="00CD1AB2">
      <w:pPr>
        <w:spacing w:after="0"/>
        <w:rPr>
          <w:rFonts w:ascii="Comic Sans MS" w:hAnsi="Comic Sans MS"/>
          <w:sz w:val="24"/>
          <w:szCs w:val="24"/>
        </w:rPr>
      </w:pPr>
      <w:r>
        <w:rPr>
          <w:rFonts w:ascii="Comic Sans MS" w:hAnsi="Comic Sans MS"/>
          <w:sz w:val="24"/>
          <w:szCs w:val="24"/>
        </w:rPr>
        <w:t>2</w:t>
      </w:r>
      <w:r w:rsidRPr="00AF6D24">
        <w:rPr>
          <w:rFonts w:ascii="Comic Sans MS" w:hAnsi="Comic Sans MS"/>
          <w:sz w:val="24"/>
          <w:szCs w:val="24"/>
        </w:rPr>
        <w:t xml:space="preserve">. Tabloda verilen canlıların ait oldukları grupları işaretleyiniz. </w:t>
      </w:r>
      <w:r>
        <w:rPr>
          <w:rFonts w:ascii="Comic Sans MS" w:hAnsi="Comic Sans MS"/>
          <w:sz w:val="24"/>
          <w:szCs w:val="24"/>
        </w:rPr>
        <w:t>( 10 p )</w:t>
      </w:r>
      <w:r w:rsidRPr="00AF6D24">
        <w:rPr>
          <w:rFonts w:ascii="Comic Sans MS" w:hAnsi="Comic Sans MS"/>
          <w:sz w:val="24"/>
          <w:szCs w:val="24"/>
        </w:rPr>
        <w:t xml:space="preserve">   </w:t>
      </w:r>
    </w:p>
    <w:tbl>
      <w:tblPr>
        <w:tblW w:w="0" w:type="auto"/>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448"/>
        <w:gridCol w:w="1462"/>
        <w:gridCol w:w="1483"/>
        <w:gridCol w:w="1414"/>
        <w:gridCol w:w="1437"/>
        <w:gridCol w:w="1437"/>
        <w:gridCol w:w="1553"/>
      </w:tblGrid>
      <w:tr w:rsidR="001E45E5" w:rsidRPr="00AF6D24" w:rsidTr="00AF6D24">
        <w:trPr>
          <w:trHeight w:val="208"/>
        </w:trPr>
        <w:tc>
          <w:tcPr>
            <w:tcW w:w="1448" w:type="dxa"/>
            <w:tcBorders>
              <w:top w:val="single" w:sz="12" w:space="0" w:color="auto"/>
              <w:right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 xml:space="preserve">   Canlılar</w:t>
            </w:r>
          </w:p>
        </w:tc>
        <w:tc>
          <w:tcPr>
            <w:tcW w:w="1462" w:type="dxa"/>
            <w:tcBorders>
              <w:top w:val="single" w:sz="12" w:space="0" w:color="auto"/>
              <w:left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omurgalı</w:t>
            </w:r>
          </w:p>
        </w:tc>
        <w:tc>
          <w:tcPr>
            <w:tcW w:w="1483"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omurgasız</w:t>
            </w:r>
          </w:p>
        </w:tc>
        <w:tc>
          <w:tcPr>
            <w:tcW w:w="1414"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çiçekli</w:t>
            </w:r>
          </w:p>
        </w:tc>
        <w:tc>
          <w:tcPr>
            <w:tcW w:w="1437"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çiçeksiz</w:t>
            </w:r>
          </w:p>
        </w:tc>
        <w:tc>
          <w:tcPr>
            <w:tcW w:w="1437"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mantar</w:t>
            </w:r>
          </w:p>
        </w:tc>
        <w:tc>
          <w:tcPr>
            <w:tcW w:w="1553"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mikroskobik</w:t>
            </w:r>
          </w:p>
        </w:tc>
      </w:tr>
      <w:tr w:rsidR="001E45E5" w:rsidRPr="00AF6D24" w:rsidTr="00AF6D24">
        <w:trPr>
          <w:trHeight w:val="208"/>
        </w:trPr>
        <w:tc>
          <w:tcPr>
            <w:tcW w:w="1448" w:type="dxa"/>
            <w:tcBorders>
              <w:right w:val="single" w:sz="12" w:space="0" w:color="auto"/>
            </w:tcBorders>
            <w:shd w:val="clear" w:color="auto" w:fill="FFE1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köpek</w:t>
            </w:r>
          </w:p>
        </w:tc>
        <w:tc>
          <w:tcPr>
            <w:tcW w:w="1462" w:type="dxa"/>
            <w:tcBorders>
              <w:left w:val="single" w:sz="12" w:space="0" w:color="auto"/>
            </w:tcBorders>
          </w:tcPr>
          <w:p w:rsidR="001E45E5" w:rsidRPr="00AF6D24" w:rsidRDefault="001E45E5" w:rsidP="00CD1AB2">
            <w:pPr>
              <w:spacing w:after="0"/>
              <w:rPr>
                <w:rFonts w:ascii="Comic Sans MS" w:hAnsi="Comic Sans MS"/>
                <w:sz w:val="24"/>
                <w:szCs w:val="24"/>
              </w:rPr>
            </w:pPr>
          </w:p>
        </w:tc>
        <w:tc>
          <w:tcPr>
            <w:tcW w:w="1483" w:type="dxa"/>
          </w:tcPr>
          <w:p w:rsidR="001E45E5" w:rsidRPr="00AF6D24" w:rsidRDefault="001E45E5" w:rsidP="00CD1AB2">
            <w:pPr>
              <w:spacing w:after="0"/>
              <w:rPr>
                <w:rFonts w:ascii="Comic Sans MS" w:hAnsi="Comic Sans MS"/>
                <w:sz w:val="24"/>
                <w:szCs w:val="24"/>
              </w:rPr>
            </w:pPr>
          </w:p>
        </w:tc>
        <w:tc>
          <w:tcPr>
            <w:tcW w:w="1414" w:type="dxa"/>
          </w:tcPr>
          <w:p w:rsidR="001E45E5" w:rsidRPr="00AF6D24" w:rsidRDefault="001E45E5" w:rsidP="00CD1AB2">
            <w:pPr>
              <w:spacing w:after="0"/>
              <w:rPr>
                <w:rFonts w:ascii="Comic Sans MS" w:hAnsi="Comic Sans MS"/>
                <w:sz w:val="24"/>
                <w:szCs w:val="24"/>
              </w:rPr>
            </w:pPr>
          </w:p>
        </w:tc>
        <w:tc>
          <w:tcPr>
            <w:tcW w:w="1437" w:type="dxa"/>
          </w:tcPr>
          <w:p w:rsidR="001E45E5" w:rsidRPr="00AF6D24" w:rsidRDefault="001E45E5" w:rsidP="00CD1AB2">
            <w:pPr>
              <w:spacing w:after="0"/>
              <w:rPr>
                <w:rFonts w:ascii="Comic Sans MS" w:hAnsi="Comic Sans MS"/>
                <w:sz w:val="24"/>
                <w:szCs w:val="24"/>
              </w:rPr>
            </w:pPr>
          </w:p>
        </w:tc>
        <w:tc>
          <w:tcPr>
            <w:tcW w:w="1437" w:type="dxa"/>
          </w:tcPr>
          <w:p w:rsidR="001E45E5" w:rsidRPr="00AF6D24" w:rsidRDefault="001E45E5" w:rsidP="00CD1AB2">
            <w:pPr>
              <w:spacing w:after="0"/>
              <w:rPr>
                <w:rFonts w:ascii="Comic Sans MS" w:hAnsi="Comic Sans MS"/>
                <w:sz w:val="24"/>
                <w:szCs w:val="24"/>
              </w:rPr>
            </w:pPr>
          </w:p>
        </w:tc>
        <w:tc>
          <w:tcPr>
            <w:tcW w:w="1553" w:type="dxa"/>
          </w:tcPr>
          <w:p w:rsidR="001E45E5" w:rsidRPr="00AF6D24" w:rsidRDefault="001E45E5" w:rsidP="00CD1AB2">
            <w:pPr>
              <w:spacing w:after="0"/>
              <w:rPr>
                <w:rFonts w:ascii="Comic Sans MS" w:hAnsi="Comic Sans MS"/>
                <w:sz w:val="24"/>
                <w:szCs w:val="24"/>
              </w:rPr>
            </w:pPr>
          </w:p>
        </w:tc>
      </w:tr>
      <w:tr w:rsidR="001E45E5" w:rsidRPr="00AF6D24" w:rsidTr="00AF6D24">
        <w:trPr>
          <w:trHeight w:val="208"/>
        </w:trPr>
        <w:tc>
          <w:tcPr>
            <w:tcW w:w="1448" w:type="dxa"/>
            <w:tcBorders>
              <w:right w:val="single" w:sz="12" w:space="0" w:color="auto"/>
            </w:tcBorders>
            <w:shd w:val="clear" w:color="auto" w:fill="FFE1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ahtapot</w:t>
            </w:r>
          </w:p>
        </w:tc>
        <w:tc>
          <w:tcPr>
            <w:tcW w:w="1462" w:type="dxa"/>
            <w:tcBorders>
              <w:left w:val="single" w:sz="12" w:space="0" w:color="auto"/>
            </w:tcBorders>
          </w:tcPr>
          <w:p w:rsidR="001E45E5" w:rsidRPr="00AF6D24" w:rsidRDefault="001E45E5" w:rsidP="00CD1AB2">
            <w:pPr>
              <w:spacing w:after="0"/>
              <w:rPr>
                <w:rFonts w:ascii="Comic Sans MS" w:hAnsi="Comic Sans MS"/>
                <w:sz w:val="24"/>
                <w:szCs w:val="24"/>
              </w:rPr>
            </w:pPr>
          </w:p>
        </w:tc>
        <w:tc>
          <w:tcPr>
            <w:tcW w:w="1483" w:type="dxa"/>
          </w:tcPr>
          <w:p w:rsidR="001E45E5" w:rsidRPr="00AF6D24" w:rsidRDefault="001E45E5" w:rsidP="00CD1AB2">
            <w:pPr>
              <w:spacing w:after="0"/>
              <w:rPr>
                <w:rFonts w:ascii="Comic Sans MS" w:hAnsi="Comic Sans MS"/>
                <w:sz w:val="24"/>
                <w:szCs w:val="24"/>
              </w:rPr>
            </w:pPr>
          </w:p>
        </w:tc>
        <w:tc>
          <w:tcPr>
            <w:tcW w:w="1414" w:type="dxa"/>
          </w:tcPr>
          <w:p w:rsidR="001E45E5" w:rsidRPr="00AF6D24" w:rsidRDefault="001E45E5" w:rsidP="00CD1AB2">
            <w:pPr>
              <w:spacing w:after="0"/>
              <w:rPr>
                <w:rFonts w:ascii="Comic Sans MS" w:hAnsi="Comic Sans MS"/>
                <w:sz w:val="24"/>
                <w:szCs w:val="24"/>
              </w:rPr>
            </w:pPr>
          </w:p>
        </w:tc>
        <w:tc>
          <w:tcPr>
            <w:tcW w:w="1437" w:type="dxa"/>
          </w:tcPr>
          <w:p w:rsidR="001E45E5" w:rsidRPr="00AF6D24" w:rsidRDefault="001E45E5" w:rsidP="00CD1AB2">
            <w:pPr>
              <w:spacing w:after="0"/>
              <w:rPr>
                <w:rFonts w:ascii="Comic Sans MS" w:hAnsi="Comic Sans MS"/>
                <w:sz w:val="24"/>
                <w:szCs w:val="24"/>
              </w:rPr>
            </w:pPr>
          </w:p>
        </w:tc>
        <w:tc>
          <w:tcPr>
            <w:tcW w:w="1437" w:type="dxa"/>
          </w:tcPr>
          <w:p w:rsidR="001E45E5" w:rsidRPr="00AF6D24" w:rsidRDefault="001E45E5" w:rsidP="00CD1AB2">
            <w:pPr>
              <w:spacing w:after="0"/>
              <w:rPr>
                <w:rFonts w:ascii="Comic Sans MS" w:hAnsi="Comic Sans MS"/>
                <w:sz w:val="24"/>
                <w:szCs w:val="24"/>
              </w:rPr>
            </w:pPr>
          </w:p>
        </w:tc>
        <w:tc>
          <w:tcPr>
            <w:tcW w:w="1553" w:type="dxa"/>
          </w:tcPr>
          <w:p w:rsidR="001E45E5" w:rsidRPr="00AF6D24" w:rsidRDefault="001E45E5" w:rsidP="00CD1AB2">
            <w:pPr>
              <w:spacing w:after="0"/>
              <w:rPr>
                <w:rFonts w:ascii="Comic Sans MS" w:hAnsi="Comic Sans MS"/>
                <w:sz w:val="24"/>
                <w:szCs w:val="24"/>
              </w:rPr>
            </w:pPr>
          </w:p>
        </w:tc>
      </w:tr>
      <w:tr w:rsidR="001E45E5" w:rsidRPr="00AF6D24" w:rsidTr="00AF6D24">
        <w:trPr>
          <w:trHeight w:val="208"/>
        </w:trPr>
        <w:tc>
          <w:tcPr>
            <w:tcW w:w="1448" w:type="dxa"/>
            <w:tcBorders>
              <w:right w:val="single" w:sz="12" w:space="0" w:color="auto"/>
            </w:tcBorders>
            <w:shd w:val="clear" w:color="auto" w:fill="FFE1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algler</w:t>
            </w:r>
          </w:p>
        </w:tc>
        <w:tc>
          <w:tcPr>
            <w:tcW w:w="1462" w:type="dxa"/>
            <w:tcBorders>
              <w:left w:val="single" w:sz="12" w:space="0" w:color="auto"/>
            </w:tcBorders>
          </w:tcPr>
          <w:p w:rsidR="001E45E5" w:rsidRPr="00AF6D24" w:rsidRDefault="001E45E5" w:rsidP="00CD1AB2">
            <w:pPr>
              <w:spacing w:after="0"/>
              <w:rPr>
                <w:rFonts w:ascii="Comic Sans MS" w:hAnsi="Comic Sans MS"/>
                <w:sz w:val="24"/>
                <w:szCs w:val="24"/>
              </w:rPr>
            </w:pPr>
          </w:p>
        </w:tc>
        <w:tc>
          <w:tcPr>
            <w:tcW w:w="1483" w:type="dxa"/>
          </w:tcPr>
          <w:p w:rsidR="001E45E5" w:rsidRPr="00AF6D24" w:rsidRDefault="001E45E5" w:rsidP="00CD1AB2">
            <w:pPr>
              <w:spacing w:after="0"/>
              <w:rPr>
                <w:rFonts w:ascii="Comic Sans MS" w:hAnsi="Comic Sans MS"/>
                <w:sz w:val="24"/>
                <w:szCs w:val="24"/>
              </w:rPr>
            </w:pPr>
          </w:p>
        </w:tc>
        <w:tc>
          <w:tcPr>
            <w:tcW w:w="1414" w:type="dxa"/>
          </w:tcPr>
          <w:p w:rsidR="001E45E5" w:rsidRPr="00AF6D24" w:rsidRDefault="001E45E5" w:rsidP="00CD1AB2">
            <w:pPr>
              <w:spacing w:after="0"/>
              <w:rPr>
                <w:rFonts w:ascii="Comic Sans MS" w:hAnsi="Comic Sans MS"/>
                <w:sz w:val="24"/>
                <w:szCs w:val="24"/>
              </w:rPr>
            </w:pPr>
          </w:p>
        </w:tc>
        <w:tc>
          <w:tcPr>
            <w:tcW w:w="1437" w:type="dxa"/>
          </w:tcPr>
          <w:p w:rsidR="001E45E5" w:rsidRPr="00AF6D24" w:rsidRDefault="001E45E5" w:rsidP="00CD1AB2">
            <w:pPr>
              <w:spacing w:after="0"/>
              <w:rPr>
                <w:rFonts w:ascii="Comic Sans MS" w:hAnsi="Comic Sans MS"/>
                <w:sz w:val="24"/>
                <w:szCs w:val="24"/>
              </w:rPr>
            </w:pPr>
          </w:p>
        </w:tc>
        <w:tc>
          <w:tcPr>
            <w:tcW w:w="1437" w:type="dxa"/>
          </w:tcPr>
          <w:p w:rsidR="001E45E5" w:rsidRPr="00AF6D24" w:rsidRDefault="001E45E5" w:rsidP="00CD1AB2">
            <w:pPr>
              <w:spacing w:after="0"/>
              <w:rPr>
                <w:rFonts w:ascii="Comic Sans MS" w:hAnsi="Comic Sans MS"/>
                <w:sz w:val="24"/>
                <w:szCs w:val="24"/>
              </w:rPr>
            </w:pPr>
          </w:p>
        </w:tc>
        <w:tc>
          <w:tcPr>
            <w:tcW w:w="1553" w:type="dxa"/>
          </w:tcPr>
          <w:p w:rsidR="001E45E5" w:rsidRPr="00AF6D24" w:rsidRDefault="001E45E5" w:rsidP="00CD1AB2">
            <w:pPr>
              <w:spacing w:after="0"/>
              <w:rPr>
                <w:rFonts w:ascii="Comic Sans MS" w:hAnsi="Comic Sans MS"/>
                <w:sz w:val="24"/>
                <w:szCs w:val="24"/>
              </w:rPr>
            </w:pPr>
          </w:p>
        </w:tc>
      </w:tr>
      <w:tr w:rsidR="001E45E5" w:rsidRPr="00AF6D24" w:rsidTr="00AF6D24">
        <w:trPr>
          <w:trHeight w:val="196"/>
        </w:trPr>
        <w:tc>
          <w:tcPr>
            <w:tcW w:w="1448" w:type="dxa"/>
            <w:tcBorders>
              <w:right w:val="single" w:sz="12" w:space="0" w:color="auto"/>
            </w:tcBorders>
            <w:shd w:val="clear" w:color="auto" w:fill="FFE1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bakteri</w:t>
            </w:r>
          </w:p>
        </w:tc>
        <w:tc>
          <w:tcPr>
            <w:tcW w:w="1462" w:type="dxa"/>
            <w:tcBorders>
              <w:left w:val="single" w:sz="12" w:space="0" w:color="auto"/>
            </w:tcBorders>
          </w:tcPr>
          <w:p w:rsidR="001E45E5" w:rsidRPr="00AF6D24" w:rsidRDefault="001E45E5" w:rsidP="00CD1AB2">
            <w:pPr>
              <w:spacing w:after="0"/>
              <w:rPr>
                <w:rFonts w:ascii="Comic Sans MS" w:hAnsi="Comic Sans MS"/>
                <w:sz w:val="24"/>
                <w:szCs w:val="24"/>
              </w:rPr>
            </w:pPr>
          </w:p>
        </w:tc>
        <w:tc>
          <w:tcPr>
            <w:tcW w:w="1483" w:type="dxa"/>
          </w:tcPr>
          <w:p w:rsidR="001E45E5" w:rsidRPr="00AF6D24" w:rsidRDefault="001E45E5" w:rsidP="00CD1AB2">
            <w:pPr>
              <w:spacing w:after="0"/>
              <w:rPr>
                <w:rFonts w:ascii="Comic Sans MS" w:hAnsi="Comic Sans MS"/>
                <w:sz w:val="24"/>
                <w:szCs w:val="24"/>
              </w:rPr>
            </w:pPr>
          </w:p>
        </w:tc>
        <w:tc>
          <w:tcPr>
            <w:tcW w:w="1414" w:type="dxa"/>
          </w:tcPr>
          <w:p w:rsidR="001E45E5" w:rsidRPr="00AF6D24" w:rsidRDefault="001E45E5" w:rsidP="00CD1AB2">
            <w:pPr>
              <w:spacing w:after="0"/>
              <w:rPr>
                <w:rFonts w:ascii="Comic Sans MS" w:hAnsi="Comic Sans MS"/>
                <w:sz w:val="24"/>
                <w:szCs w:val="24"/>
              </w:rPr>
            </w:pPr>
          </w:p>
        </w:tc>
        <w:tc>
          <w:tcPr>
            <w:tcW w:w="1437" w:type="dxa"/>
          </w:tcPr>
          <w:p w:rsidR="001E45E5" w:rsidRPr="00AF6D24" w:rsidRDefault="001E45E5" w:rsidP="00CD1AB2">
            <w:pPr>
              <w:spacing w:after="0"/>
              <w:rPr>
                <w:rFonts w:ascii="Comic Sans MS" w:hAnsi="Comic Sans MS"/>
                <w:sz w:val="24"/>
                <w:szCs w:val="24"/>
              </w:rPr>
            </w:pPr>
          </w:p>
        </w:tc>
        <w:tc>
          <w:tcPr>
            <w:tcW w:w="1437" w:type="dxa"/>
          </w:tcPr>
          <w:p w:rsidR="001E45E5" w:rsidRPr="00AF6D24" w:rsidRDefault="001E45E5" w:rsidP="00CD1AB2">
            <w:pPr>
              <w:spacing w:after="0"/>
              <w:rPr>
                <w:rFonts w:ascii="Comic Sans MS" w:hAnsi="Comic Sans MS"/>
                <w:sz w:val="24"/>
                <w:szCs w:val="24"/>
              </w:rPr>
            </w:pPr>
          </w:p>
        </w:tc>
        <w:tc>
          <w:tcPr>
            <w:tcW w:w="1553" w:type="dxa"/>
          </w:tcPr>
          <w:p w:rsidR="001E45E5" w:rsidRPr="00AF6D24" w:rsidRDefault="001E45E5" w:rsidP="00CD1AB2">
            <w:pPr>
              <w:spacing w:after="0"/>
              <w:rPr>
                <w:rFonts w:ascii="Comic Sans MS" w:hAnsi="Comic Sans MS"/>
                <w:sz w:val="24"/>
                <w:szCs w:val="24"/>
              </w:rPr>
            </w:pPr>
          </w:p>
        </w:tc>
      </w:tr>
      <w:tr w:rsidR="001E45E5" w:rsidRPr="00AF6D24" w:rsidTr="00AF6D24">
        <w:trPr>
          <w:trHeight w:val="219"/>
        </w:trPr>
        <w:tc>
          <w:tcPr>
            <w:tcW w:w="1448" w:type="dxa"/>
            <w:tcBorders>
              <w:bottom w:val="single" w:sz="12" w:space="0" w:color="auto"/>
              <w:right w:val="single" w:sz="12" w:space="0" w:color="auto"/>
            </w:tcBorders>
            <w:shd w:val="clear" w:color="auto" w:fill="FFE1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kaktüs</w:t>
            </w:r>
          </w:p>
        </w:tc>
        <w:tc>
          <w:tcPr>
            <w:tcW w:w="1462" w:type="dxa"/>
            <w:tcBorders>
              <w:left w:val="single" w:sz="12" w:space="0" w:color="auto"/>
              <w:bottom w:val="single" w:sz="12" w:space="0" w:color="auto"/>
            </w:tcBorders>
          </w:tcPr>
          <w:p w:rsidR="001E45E5" w:rsidRPr="00AF6D24" w:rsidRDefault="001E45E5" w:rsidP="00CD1AB2">
            <w:pPr>
              <w:spacing w:after="0"/>
              <w:rPr>
                <w:rFonts w:ascii="Comic Sans MS" w:hAnsi="Comic Sans MS"/>
                <w:sz w:val="24"/>
                <w:szCs w:val="24"/>
              </w:rPr>
            </w:pPr>
          </w:p>
        </w:tc>
        <w:tc>
          <w:tcPr>
            <w:tcW w:w="1483" w:type="dxa"/>
            <w:tcBorders>
              <w:bottom w:val="single" w:sz="12" w:space="0" w:color="auto"/>
            </w:tcBorders>
          </w:tcPr>
          <w:p w:rsidR="001E45E5" w:rsidRPr="00AF6D24" w:rsidRDefault="001E45E5" w:rsidP="00CD1AB2">
            <w:pPr>
              <w:spacing w:after="0"/>
              <w:rPr>
                <w:rFonts w:ascii="Comic Sans MS" w:hAnsi="Comic Sans MS"/>
                <w:sz w:val="24"/>
                <w:szCs w:val="24"/>
              </w:rPr>
            </w:pPr>
          </w:p>
        </w:tc>
        <w:tc>
          <w:tcPr>
            <w:tcW w:w="1414" w:type="dxa"/>
            <w:tcBorders>
              <w:bottom w:val="single" w:sz="12" w:space="0" w:color="auto"/>
            </w:tcBorders>
          </w:tcPr>
          <w:p w:rsidR="001E45E5" w:rsidRPr="00AF6D24" w:rsidRDefault="001E45E5" w:rsidP="00CD1AB2">
            <w:pPr>
              <w:spacing w:after="0"/>
              <w:rPr>
                <w:rFonts w:ascii="Comic Sans MS" w:hAnsi="Comic Sans MS"/>
                <w:sz w:val="24"/>
                <w:szCs w:val="24"/>
              </w:rPr>
            </w:pPr>
          </w:p>
        </w:tc>
        <w:tc>
          <w:tcPr>
            <w:tcW w:w="1437" w:type="dxa"/>
            <w:tcBorders>
              <w:bottom w:val="single" w:sz="12" w:space="0" w:color="auto"/>
            </w:tcBorders>
          </w:tcPr>
          <w:p w:rsidR="001E45E5" w:rsidRPr="00AF6D24" w:rsidRDefault="001E45E5" w:rsidP="00CD1AB2">
            <w:pPr>
              <w:spacing w:after="0"/>
              <w:rPr>
                <w:rFonts w:ascii="Comic Sans MS" w:hAnsi="Comic Sans MS"/>
                <w:sz w:val="24"/>
                <w:szCs w:val="24"/>
              </w:rPr>
            </w:pPr>
          </w:p>
        </w:tc>
        <w:tc>
          <w:tcPr>
            <w:tcW w:w="1437" w:type="dxa"/>
            <w:tcBorders>
              <w:bottom w:val="single" w:sz="12" w:space="0" w:color="auto"/>
            </w:tcBorders>
          </w:tcPr>
          <w:p w:rsidR="001E45E5" w:rsidRPr="00AF6D24" w:rsidRDefault="001E45E5" w:rsidP="00CD1AB2">
            <w:pPr>
              <w:spacing w:after="0"/>
              <w:rPr>
                <w:rFonts w:ascii="Comic Sans MS" w:hAnsi="Comic Sans MS"/>
                <w:sz w:val="24"/>
                <w:szCs w:val="24"/>
              </w:rPr>
            </w:pPr>
          </w:p>
        </w:tc>
        <w:tc>
          <w:tcPr>
            <w:tcW w:w="1553" w:type="dxa"/>
            <w:tcBorders>
              <w:bottom w:val="single" w:sz="12" w:space="0" w:color="auto"/>
            </w:tcBorders>
          </w:tcPr>
          <w:p w:rsidR="001E45E5" w:rsidRPr="00AF6D24" w:rsidRDefault="001E45E5" w:rsidP="00CD1AB2">
            <w:pPr>
              <w:spacing w:after="0"/>
              <w:rPr>
                <w:rFonts w:ascii="Comic Sans MS" w:hAnsi="Comic Sans MS"/>
                <w:sz w:val="24"/>
                <w:szCs w:val="24"/>
              </w:rPr>
            </w:pPr>
          </w:p>
        </w:tc>
      </w:tr>
    </w:tbl>
    <w:p w:rsidR="001E45E5" w:rsidRDefault="001E45E5" w:rsidP="00CD1AB2">
      <w:pPr>
        <w:spacing w:after="0"/>
        <w:rPr>
          <w:rFonts w:ascii="Comic Sans MS" w:hAnsi="Comic Sans MS"/>
          <w:sz w:val="24"/>
          <w:szCs w:val="24"/>
        </w:rPr>
      </w:pPr>
    </w:p>
    <w:p w:rsidR="001E45E5" w:rsidRPr="00AF6D24" w:rsidRDefault="001E45E5" w:rsidP="00CD1AB2">
      <w:pPr>
        <w:spacing w:after="0"/>
        <w:rPr>
          <w:rFonts w:ascii="Comic Sans MS" w:hAnsi="Comic Sans MS"/>
          <w:sz w:val="24"/>
          <w:szCs w:val="24"/>
        </w:rPr>
      </w:pPr>
      <w:r>
        <w:rPr>
          <w:rFonts w:ascii="Comic Sans MS" w:hAnsi="Comic Sans MS"/>
          <w:sz w:val="24"/>
          <w:szCs w:val="24"/>
        </w:rPr>
        <w:t>3</w:t>
      </w:r>
      <w:r w:rsidRPr="00AF6D24">
        <w:rPr>
          <w:rFonts w:ascii="Comic Sans MS" w:hAnsi="Comic Sans MS"/>
          <w:sz w:val="24"/>
          <w:szCs w:val="24"/>
        </w:rPr>
        <w:t>. Tabloda verilen canlıların ait oldukları grupları işaretleyiniz.</w:t>
      </w:r>
      <w:r>
        <w:rPr>
          <w:rFonts w:ascii="Comic Sans MS" w:hAnsi="Comic Sans MS"/>
          <w:sz w:val="24"/>
          <w:szCs w:val="24"/>
        </w:rPr>
        <w:t xml:space="preserve"> ( 10 p )   </w:t>
      </w:r>
      <w:r w:rsidRPr="00AF6D24">
        <w:rPr>
          <w:rFonts w:ascii="Comic Sans MS" w:hAnsi="Comic Sans MS"/>
          <w:sz w:val="24"/>
          <w:szCs w:val="24"/>
        </w:rPr>
        <w:t xml:space="preserve">    </w:t>
      </w:r>
    </w:p>
    <w:tbl>
      <w:tblPr>
        <w:tblW w:w="0" w:type="auto"/>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98"/>
        <w:gridCol w:w="1679"/>
        <w:gridCol w:w="1653"/>
        <w:gridCol w:w="1699"/>
        <w:gridCol w:w="1700"/>
        <w:gridCol w:w="1665"/>
      </w:tblGrid>
      <w:tr w:rsidR="001E45E5" w:rsidRPr="00AF6D24" w:rsidTr="00CD1AB2">
        <w:trPr>
          <w:trHeight w:val="236"/>
        </w:trPr>
        <w:tc>
          <w:tcPr>
            <w:tcW w:w="1698" w:type="dxa"/>
            <w:tcBorders>
              <w:top w:val="single" w:sz="12" w:space="0" w:color="auto"/>
              <w:right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 xml:space="preserve">  Canlılar</w:t>
            </w:r>
          </w:p>
        </w:tc>
        <w:tc>
          <w:tcPr>
            <w:tcW w:w="1679" w:type="dxa"/>
            <w:tcBorders>
              <w:top w:val="single" w:sz="12" w:space="0" w:color="auto"/>
              <w:left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Memeliler</w:t>
            </w:r>
          </w:p>
        </w:tc>
        <w:tc>
          <w:tcPr>
            <w:tcW w:w="1653"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Kuşlar</w:t>
            </w:r>
          </w:p>
        </w:tc>
        <w:tc>
          <w:tcPr>
            <w:tcW w:w="1699"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Sürüngenler</w:t>
            </w:r>
          </w:p>
        </w:tc>
        <w:tc>
          <w:tcPr>
            <w:tcW w:w="1700"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Kurbağalar</w:t>
            </w:r>
          </w:p>
        </w:tc>
        <w:tc>
          <w:tcPr>
            <w:tcW w:w="1665" w:type="dxa"/>
            <w:tcBorders>
              <w:top w:val="single" w:sz="12" w:space="0" w:color="auto"/>
            </w:tcBorders>
            <w:shd w:val="clear" w:color="auto" w:fill="FFFF99"/>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Balıklar</w:t>
            </w:r>
          </w:p>
        </w:tc>
      </w:tr>
      <w:tr w:rsidR="001E45E5" w:rsidRPr="00AF6D24" w:rsidTr="00CD1AB2">
        <w:trPr>
          <w:trHeight w:val="236"/>
        </w:trPr>
        <w:tc>
          <w:tcPr>
            <w:tcW w:w="1698" w:type="dxa"/>
            <w:tcBorders>
              <w:right w:val="single" w:sz="12" w:space="0" w:color="auto"/>
            </w:tcBorders>
            <w:shd w:val="clear" w:color="auto" w:fill="CCEC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yarasa</w:t>
            </w:r>
          </w:p>
        </w:tc>
        <w:tc>
          <w:tcPr>
            <w:tcW w:w="1679" w:type="dxa"/>
            <w:tcBorders>
              <w:left w:val="single" w:sz="12" w:space="0" w:color="auto"/>
            </w:tcBorders>
          </w:tcPr>
          <w:p w:rsidR="001E45E5" w:rsidRPr="00AF6D24" w:rsidRDefault="001E45E5" w:rsidP="00CD1AB2">
            <w:pPr>
              <w:spacing w:after="0"/>
              <w:rPr>
                <w:rFonts w:ascii="Comic Sans MS" w:hAnsi="Comic Sans MS"/>
                <w:sz w:val="24"/>
                <w:szCs w:val="24"/>
              </w:rPr>
            </w:pPr>
          </w:p>
        </w:tc>
        <w:tc>
          <w:tcPr>
            <w:tcW w:w="1653" w:type="dxa"/>
          </w:tcPr>
          <w:p w:rsidR="001E45E5" w:rsidRPr="00AF6D24" w:rsidRDefault="001E45E5" w:rsidP="00CD1AB2">
            <w:pPr>
              <w:spacing w:after="0"/>
              <w:rPr>
                <w:rFonts w:ascii="Comic Sans MS" w:hAnsi="Comic Sans MS"/>
                <w:sz w:val="24"/>
                <w:szCs w:val="24"/>
              </w:rPr>
            </w:pPr>
          </w:p>
        </w:tc>
        <w:tc>
          <w:tcPr>
            <w:tcW w:w="1699" w:type="dxa"/>
          </w:tcPr>
          <w:p w:rsidR="001E45E5" w:rsidRPr="00AF6D24" w:rsidRDefault="001E45E5" w:rsidP="00CD1AB2">
            <w:pPr>
              <w:spacing w:after="0"/>
              <w:rPr>
                <w:rFonts w:ascii="Comic Sans MS" w:hAnsi="Comic Sans MS"/>
                <w:sz w:val="24"/>
                <w:szCs w:val="24"/>
              </w:rPr>
            </w:pPr>
          </w:p>
        </w:tc>
        <w:tc>
          <w:tcPr>
            <w:tcW w:w="1700" w:type="dxa"/>
          </w:tcPr>
          <w:p w:rsidR="001E45E5" w:rsidRPr="00AF6D24" w:rsidRDefault="001E45E5" w:rsidP="00CD1AB2">
            <w:pPr>
              <w:spacing w:after="0"/>
              <w:rPr>
                <w:rFonts w:ascii="Comic Sans MS" w:hAnsi="Comic Sans MS"/>
                <w:sz w:val="24"/>
                <w:szCs w:val="24"/>
              </w:rPr>
            </w:pPr>
          </w:p>
        </w:tc>
        <w:tc>
          <w:tcPr>
            <w:tcW w:w="1665" w:type="dxa"/>
          </w:tcPr>
          <w:p w:rsidR="001E45E5" w:rsidRPr="00AF6D24" w:rsidRDefault="001E45E5" w:rsidP="00CD1AB2">
            <w:pPr>
              <w:spacing w:after="0"/>
              <w:rPr>
                <w:rFonts w:ascii="Comic Sans MS" w:hAnsi="Comic Sans MS"/>
                <w:sz w:val="24"/>
                <w:szCs w:val="24"/>
              </w:rPr>
            </w:pPr>
          </w:p>
        </w:tc>
      </w:tr>
      <w:tr w:rsidR="001E45E5" w:rsidRPr="00AF6D24" w:rsidTr="00CD1AB2">
        <w:trPr>
          <w:trHeight w:val="236"/>
        </w:trPr>
        <w:tc>
          <w:tcPr>
            <w:tcW w:w="1698" w:type="dxa"/>
            <w:tcBorders>
              <w:right w:val="single" w:sz="12" w:space="0" w:color="auto"/>
            </w:tcBorders>
            <w:shd w:val="clear" w:color="auto" w:fill="CCEC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martı</w:t>
            </w:r>
          </w:p>
        </w:tc>
        <w:tc>
          <w:tcPr>
            <w:tcW w:w="1679" w:type="dxa"/>
            <w:tcBorders>
              <w:left w:val="single" w:sz="12" w:space="0" w:color="auto"/>
            </w:tcBorders>
          </w:tcPr>
          <w:p w:rsidR="001E45E5" w:rsidRPr="00AF6D24" w:rsidRDefault="001E45E5" w:rsidP="00CD1AB2">
            <w:pPr>
              <w:spacing w:after="0"/>
              <w:rPr>
                <w:rFonts w:ascii="Comic Sans MS" w:hAnsi="Comic Sans MS"/>
                <w:sz w:val="24"/>
                <w:szCs w:val="24"/>
              </w:rPr>
            </w:pPr>
          </w:p>
        </w:tc>
        <w:tc>
          <w:tcPr>
            <w:tcW w:w="1653" w:type="dxa"/>
          </w:tcPr>
          <w:p w:rsidR="001E45E5" w:rsidRPr="00AF6D24" w:rsidRDefault="001E45E5" w:rsidP="00CD1AB2">
            <w:pPr>
              <w:spacing w:after="0"/>
              <w:rPr>
                <w:rFonts w:ascii="Comic Sans MS" w:hAnsi="Comic Sans MS"/>
                <w:sz w:val="24"/>
                <w:szCs w:val="24"/>
              </w:rPr>
            </w:pPr>
          </w:p>
        </w:tc>
        <w:tc>
          <w:tcPr>
            <w:tcW w:w="1699" w:type="dxa"/>
          </w:tcPr>
          <w:p w:rsidR="001E45E5" w:rsidRPr="00AF6D24" w:rsidRDefault="001E45E5" w:rsidP="00CD1AB2">
            <w:pPr>
              <w:spacing w:after="0"/>
              <w:rPr>
                <w:rFonts w:ascii="Comic Sans MS" w:hAnsi="Comic Sans MS"/>
                <w:sz w:val="24"/>
                <w:szCs w:val="24"/>
              </w:rPr>
            </w:pPr>
          </w:p>
        </w:tc>
        <w:tc>
          <w:tcPr>
            <w:tcW w:w="1700" w:type="dxa"/>
          </w:tcPr>
          <w:p w:rsidR="001E45E5" w:rsidRPr="00AF6D24" w:rsidRDefault="001E45E5" w:rsidP="00CD1AB2">
            <w:pPr>
              <w:spacing w:after="0"/>
              <w:rPr>
                <w:rFonts w:ascii="Comic Sans MS" w:hAnsi="Comic Sans MS"/>
                <w:sz w:val="24"/>
                <w:szCs w:val="24"/>
              </w:rPr>
            </w:pPr>
          </w:p>
        </w:tc>
        <w:tc>
          <w:tcPr>
            <w:tcW w:w="1665" w:type="dxa"/>
          </w:tcPr>
          <w:p w:rsidR="001E45E5" w:rsidRPr="00AF6D24" w:rsidRDefault="001E45E5" w:rsidP="00CD1AB2">
            <w:pPr>
              <w:spacing w:after="0"/>
              <w:rPr>
                <w:rFonts w:ascii="Comic Sans MS" w:hAnsi="Comic Sans MS"/>
                <w:sz w:val="24"/>
                <w:szCs w:val="24"/>
              </w:rPr>
            </w:pPr>
          </w:p>
        </w:tc>
      </w:tr>
      <w:tr w:rsidR="001E45E5" w:rsidRPr="00AF6D24" w:rsidTr="00CD1AB2">
        <w:trPr>
          <w:trHeight w:val="236"/>
        </w:trPr>
        <w:tc>
          <w:tcPr>
            <w:tcW w:w="1698" w:type="dxa"/>
            <w:tcBorders>
              <w:right w:val="single" w:sz="12" w:space="0" w:color="auto"/>
            </w:tcBorders>
            <w:shd w:val="clear" w:color="auto" w:fill="CCEC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timsah</w:t>
            </w:r>
          </w:p>
        </w:tc>
        <w:tc>
          <w:tcPr>
            <w:tcW w:w="1679" w:type="dxa"/>
            <w:tcBorders>
              <w:left w:val="single" w:sz="12" w:space="0" w:color="auto"/>
            </w:tcBorders>
          </w:tcPr>
          <w:p w:rsidR="001E45E5" w:rsidRPr="00AF6D24" w:rsidRDefault="001E45E5" w:rsidP="00CD1AB2">
            <w:pPr>
              <w:spacing w:after="0"/>
              <w:rPr>
                <w:rFonts w:ascii="Comic Sans MS" w:hAnsi="Comic Sans MS"/>
                <w:sz w:val="24"/>
                <w:szCs w:val="24"/>
              </w:rPr>
            </w:pPr>
          </w:p>
        </w:tc>
        <w:tc>
          <w:tcPr>
            <w:tcW w:w="1653" w:type="dxa"/>
          </w:tcPr>
          <w:p w:rsidR="001E45E5" w:rsidRPr="00AF6D24" w:rsidRDefault="001E45E5" w:rsidP="00CD1AB2">
            <w:pPr>
              <w:spacing w:after="0"/>
              <w:rPr>
                <w:rFonts w:ascii="Comic Sans MS" w:hAnsi="Comic Sans MS"/>
                <w:sz w:val="24"/>
                <w:szCs w:val="24"/>
              </w:rPr>
            </w:pPr>
          </w:p>
        </w:tc>
        <w:tc>
          <w:tcPr>
            <w:tcW w:w="1699" w:type="dxa"/>
          </w:tcPr>
          <w:p w:rsidR="001E45E5" w:rsidRPr="00AF6D24" w:rsidRDefault="001E45E5" w:rsidP="00CD1AB2">
            <w:pPr>
              <w:spacing w:after="0"/>
              <w:rPr>
                <w:rFonts w:ascii="Comic Sans MS" w:hAnsi="Comic Sans MS"/>
                <w:sz w:val="24"/>
                <w:szCs w:val="24"/>
              </w:rPr>
            </w:pPr>
          </w:p>
        </w:tc>
        <w:tc>
          <w:tcPr>
            <w:tcW w:w="1700" w:type="dxa"/>
          </w:tcPr>
          <w:p w:rsidR="001E45E5" w:rsidRPr="00AF6D24" w:rsidRDefault="001E45E5" w:rsidP="00CD1AB2">
            <w:pPr>
              <w:spacing w:after="0"/>
              <w:rPr>
                <w:rFonts w:ascii="Comic Sans MS" w:hAnsi="Comic Sans MS"/>
                <w:sz w:val="24"/>
                <w:szCs w:val="24"/>
              </w:rPr>
            </w:pPr>
          </w:p>
        </w:tc>
        <w:tc>
          <w:tcPr>
            <w:tcW w:w="1665" w:type="dxa"/>
          </w:tcPr>
          <w:p w:rsidR="001E45E5" w:rsidRPr="00AF6D24" w:rsidRDefault="001E45E5" w:rsidP="00CD1AB2">
            <w:pPr>
              <w:spacing w:after="0"/>
              <w:rPr>
                <w:rFonts w:ascii="Comic Sans MS" w:hAnsi="Comic Sans MS"/>
                <w:sz w:val="24"/>
                <w:szCs w:val="24"/>
              </w:rPr>
            </w:pPr>
          </w:p>
        </w:tc>
      </w:tr>
      <w:tr w:rsidR="001E45E5" w:rsidRPr="00AF6D24" w:rsidTr="00CD1AB2">
        <w:trPr>
          <w:trHeight w:val="236"/>
        </w:trPr>
        <w:tc>
          <w:tcPr>
            <w:tcW w:w="1698" w:type="dxa"/>
            <w:tcBorders>
              <w:right w:val="single" w:sz="12" w:space="0" w:color="auto"/>
            </w:tcBorders>
            <w:shd w:val="clear" w:color="auto" w:fill="CCEC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kaplumbağa</w:t>
            </w:r>
          </w:p>
        </w:tc>
        <w:tc>
          <w:tcPr>
            <w:tcW w:w="1679" w:type="dxa"/>
            <w:tcBorders>
              <w:left w:val="single" w:sz="12" w:space="0" w:color="auto"/>
            </w:tcBorders>
          </w:tcPr>
          <w:p w:rsidR="001E45E5" w:rsidRPr="00AF6D24" w:rsidRDefault="001E45E5" w:rsidP="00CD1AB2">
            <w:pPr>
              <w:spacing w:after="0"/>
              <w:rPr>
                <w:rFonts w:ascii="Comic Sans MS" w:hAnsi="Comic Sans MS"/>
                <w:sz w:val="24"/>
                <w:szCs w:val="24"/>
              </w:rPr>
            </w:pPr>
          </w:p>
        </w:tc>
        <w:tc>
          <w:tcPr>
            <w:tcW w:w="1653" w:type="dxa"/>
          </w:tcPr>
          <w:p w:rsidR="001E45E5" w:rsidRPr="00AF6D24" w:rsidRDefault="001E45E5" w:rsidP="00CD1AB2">
            <w:pPr>
              <w:spacing w:after="0"/>
              <w:rPr>
                <w:rFonts w:ascii="Comic Sans MS" w:hAnsi="Comic Sans MS"/>
                <w:sz w:val="24"/>
                <w:szCs w:val="24"/>
              </w:rPr>
            </w:pPr>
          </w:p>
        </w:tc>
        <w:tc>
          <w:tcPr>
            <w:tcW w:w="1699" w:type="dxa"/>
          </w:tcPr>
          <w:p w:rsidR="001E45E5" w:rsidRPr="00AF6D24" w:rsidRDefault="001E45E5" w:rsidP="00CD1AB2">
            <w:pPr>
              <w:spacing w:after="0"/>
              <w:rPr>
                <w:rFonts w:ascii="Comic Sans MS" w:hAnsi="Comic Sans MS"/>
                <w:sz w:val="24"/>
                <w:szCs w:val="24"/>
              </w:rPr>
            </w:pPr>
          </w:p>
        </w:tc>
        <w:tc>
          <w:tcPr>
            <w:tcW w:w="1700" w:type="dxa"/>
          </w:tcPr>
          <w:p w:rsidR="001E45E5" w:rsidRPr="00AF6D24" w:rsidRDefault="001E45E5" w:rsidP="00CD1AB2">
            <w:pPr>
              <w:spacing w:after="0"/>
              <w:rPr>
                <w:rFonts w:ascii="Comic Sans MS" w:hAnsi="Comic Sans MS"/>
                <w:sz w:val="24"/>
                <w:szCs w:val="24"/>
              </w:rPr>
            </w:pPr>
          </w:p>
        </w:tc>
        <w:tc>
          <w:tcPr>
            <w:tcW w:w="1665" w:type="dxa"/>
          </w:tcPr>
          <w:p w:rsidR="001E45E5" w:rsidRPr="00AF6D24" w:rsidRDefault="001E45E5" w:rsidP="00CD1AB2">
            <w:pPr>
              <w:spacing w:after="0"/>
              <w:rPr>
                <w:rFonts w:ascii="Comic Sans MS" w:hAnsi="Comic Sans MS"/>
                <w:sz w:val="24"/>
                <w:szCs w:val="24"/>
              </w:rPr>
            </w:pPr>
          </w:p>
        </w:tc>
      </w:tr>
      <w:tr w:rsidR="001E45E5" w:rsidRPr="00AF6D24" w:rsidTr="00CD1AB2">
        <w:trPr>
          <w:trHeight w:val="65"/>
        </w:trPr>
        <w:tc>
          <w:tcPr>
            <w:tcW w:w="1698" w:type="dxa"/>
            <w:tcBorders>
              <w:bottom w:val="single" w:sz="12" w:space="0" w:color="auto"/>
              <w:right w:val="single" w:sz="12" w:space="0" w:color="auto"/>
            </w:tcBorders>
            <w:shd w:val="clear" w:color="auto" w:fill="CCECFF"/>
          </w:tcPr>
          <w:p w:rsidR="001E45E5" w:rsidRPr="00AF6D24" w:rsidRDefault="001E45E5" w:rsidP="00CD1AB2">
            <w:pPr>
              <w:spacing w:after="0"/>
              <w:jc w:val="center"/>
              <w:rPr>
                <w:rFonts w:ascii="Comic Sans MS" w:hAnsi="Comic Sans MS"/>
                <w:sz w:val="24"/>
                <w:szCs w:val="24"/>
              </w:rPr>
            </w:pPr>
            <w:r w:rsidRPr="00AF6D24">
              <w:rPr>
                <w:rFonts w:ascii="Comic Sans MS" w:hAnsi="Comic Sans MS"/>
                <w:sz w:val="24"/>
                <w:szCs w:val="24"/>
              </w:rPr>
              <w:t>hamsi</w:t>
            </w:r>
          </w:p>
        </w:tc>
        <w:tc>
          <w:tcPr>
            <w:tcW w:w="1679" w:type="dxa"/>
            <w:tcBorders>
              <w:left w:val="single" w:sz="12" w:space="0" w:color="auto"/>
              <w:bottom w:val="single" w:sz="12" w:space="0" w:color="auto"/>
            </w:tcBorders>
          </w:tcPr>
          <w:p w:rsidR="001E45E5" w:rsidRPr="00AF6D24" w:rsidRDefault="001E45E5" w:rsidP="00CD1AB2">
            <w:pPr>
              <w:spacing w:after="0"/>
              <w:rPr>
                <w:rFonts w:ascii="Comic Sans MS" w:hAnsi="Comic Sans MS"/>
                <w:sz w:val="24"/>
                <w:szCs w:val="24"/>
              </w:rPr>
            </w:pPr>
          </w:p>
        </w:tc>
        <w:tc>
          <w:tcPr>
            <w:tcW w:w="1653" w:type="dxa"/>
            <w:tcBorders>
              <w:bottom w:val="single" w:sz="12" w:space="0" w:color="auto"/>
            </w:tcBorders>
          </w:tcPr>
          <w:p w:rsidR="001E45E5" w:rsidRPr="00AF6D24" w:rsidRDefault="001E45E5" w:rsidP="00CD1AB2">
            <w:pPr>
              <w:spacing w:after="0"/>
              <w:rPr>
                <w:rFonts w:ascii="Comic Sans MS" w:hAnsi="Comic Sans MS"/>
                <w:sz w:val="24"/>
                <w:szCs w:val="24"/>
              </w:rPr>
            </w:pPr>
          </w:p>
        </w:tc>
        <w:tc>
          <w:tcPr>
            <w:tcW w:w="1699" w:type="dxa"/>
            <w:tcBorders>
              <w:bottom w:val="single" w:sz="12" w:space="0" w:color="auto"/>
            </w:tcBorders>
          </w:tcPr>
          <w:p w:rsidR="001E45E5" w:rsidRPr="00AF6D24" w:rsidRDefault="001E45E5" w:rsidP="00CD1AB2">
            <w:pPr>
              <w:spacing w:after="0"/>
              <w:rPr>
                <w:rFonts w:ascii="Comic Sans MS" w:hAnsi="Comic Sans MS"/>
                <w:sz w:val="24"/>
                <w:szCs w:val="24"/>
              </w:rPr>
            </w:pPr>
          </w:p>
        </w:tc>
        <w:tc>
          <w:tcPr>
            <w:tcW w:w="1700" w:type="dxa"/>
            <w:tcBorders>
              <w:bottom w:val="single" w:sz="12" w:space="0" w:color="auto"/>
            </w:tcBorders>
          </w:tcPr>
          <w:p w:rsidR="001E45E5" w:rsidRPr="00AF6D24" w:rsidRDefault="001E45E5" w:rsidP="00CD1AB2">
            <w:pPr>
              <w:spacing w:after="0"/>
              <w:rPr>
                <w:rFonts w:ascii="Comic Sans MS" w:hAnsi="Comic Sans MS"/>
                <w:sz w:val="24"/>
                <w:szCs w:val="24"/>
              </w:rPr>
            </w:pPr>
          </w:p>
        </w:tc>
        <w:tc>
          <w:tcPr>
            <w:tcW w:w="1665" w:type="dxa"/>
            <w:tcBorders>
              <w:bottom w:val="single" w:sz="12" w:space="0" w:color="auto"/>
            </w:tcBorders>
          </w:tcPr>
          <w:p w:rsidR="001E45E5" w:rsidRPr="00AF6D24" w:rsidRDefault="001E45E5" w:rsidP="00CD1AB2">
            <w:pPr>
              <w:spacing w:after="0"/>
              <w:rPr>
                <w:rFonts w:ascii="Comic Sans MS" w:hAnsi="Comic Sans MS"/>
                <w:sz w:val="24"/>
                <w:szCs w:val="24"/>
              </w:rPr>
            </w:pPr>
          </w:p>
        </w:tc>
      </w:tr>
    </w:tbl>
    <w:p w:rsidR="001E45E5" w:rsidRPr="00AF6D24" w:rsidRDefault="001E45E5" w:rsidP="00CD1AB2">
      <w:pPr>
        <w:spacing w:after="0" w:line="240" w:lineRule="auto"/>
        <w:rPr>
          <w:rFonts w:ascii="Comic Sans MS" w:hAnsi="Comic Sans MS"/>
          <w:sz w:val="24"/>
          <w:szCs w:val="24"/>
        </w:rPr>
      </w:pPr>
    </w:p>
    <w:p w:rsidR="001E45E5" w:rsidRPr="00AF6D24" w:rsidRDefault="001E45E5" w:rsidP="00AF6D24">
      <w:pPr>
        <w:spacing w:after="0"/>
        <w:rPr>
          <w:rFonts w:ascii="Comic Sans MS" w:hAnsi="Comic Sans MS"/>
          <w:sz w:val="24"/>
          <w:szCs w:val="24"/>
        </w:rPr>
      </w:pPr>
      <w:r>
        <w:rPr>
          <w:rFonts w:ascii="Comic Sans MS" w:hAnsi="Comic Sans MS"/>
          <w:sz w:val="24"/>
          <w:szCs w:val="24"/>
        </w:rPr>
        <w:t xml:space="preserve">4. </w:t>
      </w:r>
      <w:r w:rsidRPr="00AF6D24">
        <w:rPr>
          <w:rFonts w:ascii="Comic Sans MS" w:hAnsi="Comic Sans MS"/>
          <w:sz w:val="24"/>
          <w:szCs w:val="24"/>
        </w:rPr>
        <w:t>Mikroskobik canlı ne demektir?</w:t>
      </w:r>
      <w:r>
        <w:rPr>
          <w:rFonts w:ascii="Comic Sans MS" w:hAnsi="Comic Sans MS"/>
          <w:sz w:val="24"/>
          <w:szCs w:val="24"/>
        </w:rPr>
        <w:t xml:space="preserve"> ( 10 p )</w:t>
      </w:r>
    </w:p>
    <w:p w:rsidR="001E45E5" w:rsidRPr="00AF6D24" w:rsidRDefault="001E45E5" w:rsidP="00AF6D24">
      <w:pPr>
        <w:spacing w:after="0"/>
        <w:rPr>
          <w:rFonts w:ascii="Comic Sans MS" w:hAnsi="Comic Sans MS"/>
          <w:sz w:val="24"/>
          <w:szCs w:val="24"/>
        </w:rPr>
      </w:pPr>
      <w:r w:rsidRPr="00AF6D24">
        <w:rPr>
          <w:rFonts w:ascii="Comic Sans MS" w:hAnsi="Comic Sans MS"/>
          <w:sz w:val="24"/>
          <w:szCs w:val="24"/>
        </w:rPr>
        <w:t>…………………………………………………………………………………………………………………………………………………………………………………………………………………………………………………………………………………… Mikroskobik canlıların yaşam alanlarını yazınız.</w:t>
      </w:r>
    </w:p>
    <w:p w:rsidR="001E45E5" w:rsidRPr="00AF6D24" w:rsidRDefault="001E45E5" w:rsidP="00CD1AB2">
      <w:pPr>
        <w:rPr>
          <w:rFonts w:ascii="Comic Sans MS" w:hAnsi="Comic Sans MS"/>
          <w:sz w:val="24"/>
          <w:szCs w:val="24"/>
        </w:rPr>
      </w:pPr>
    </w:p>
    <w:p w:rsidR="001E45E5" w:rsidRDefault="001E45E5" w:rsidP="00CD1AB2">
      <w:pPr>
        <w:spacing w:after="0" w:line="240" w:lineRule="auto"/>
        <w:rPr>
          <w:rFonts w:ascii="Comic Sans MS" w:hAnsi="Comic Sans MS"/>
          <w:sz w:val="24"/>
          <w:szCs w:val="24"/>
        </w:rPr>
      </w:pPr>
      <w:r w:rsidRPr="00AF6D24">
        <w:rPr>
          <w:rFonts w:ascii="Comic Sans MS" w:hAnsi="Comic Sans MS" w:cs="Aharoni"/>
          <w:sz w:val="24"/>
          <w:szCs w:val="24"/>
          <w:lang w:bidi="he-IL"/>
        </w:rPr>
        <w:t>5. Çiçeğin numaralandırılmış kısımların adlarını kutucuklara yazarak görevleriyle eşleştiriniz.</w:t>
      </w:r>
      <w:r>
        <w:rPr>
          <w:rFonts w:ascii="Comic Sans MS" w:hAnsi="Comic Sans MS"/>
          <w:sz w:val="24"/>
          <w:szCs w:val="24"/>
        </w:rPr>
        <w:t xml:space="preserve"> </w:t>
      </w:r>
    </w:p>
    <w:p w:rsidR="001E45E5" w:rsidRPr="00AF6D24" w:rsidRDefault="001E45E5" w:rsidP="00CD1AB2">
      <w:pPr>
        <w:spacing w:after="0" w:line="240" w:lineRule="auto"/>
        <w:rPr>
          <w:rFonts w:ascii="Comic Sans MS" w:hAnsi="Comic Sans MS" w:cs="Aharoni"/>
          <w:sz w:val="24"/>
          <w:szCs w:val="24"/>
          <w:lang w:bidi="he-IL"/>
        </w:rPr>
      </w:pPr>
      <w:r>
        <w:rPr>
          <w:rFonts w:ascii="Comic Sans MS" w:hAnsi="Comic Sans MS" w:cs="Aharoni"/>
          <w:sz w:val="24"/>
          <w:szCs w:val="24"/>
          <w:lang w:bidi="he-IL"/>
        </w:rPr>
        <w:t>( 5 p )</w:t>
      </w:r>
    </w:p>
    <w:p w:rsidR="001E45E5" w:rsidRPr="00AF6D24" w:rsidRDefault="001E45E5" w:rsidP="00AF6D24">
      <w:pPr>
        <w:spacing w:after="0" w:line="240" w:lineRule="auto"/>
        <w:rPr>
          <w:rFonts w:ascii="Comic Sans MS" w:hAnsi="Comic Sans MS" w:cs="Aharoni"/>
          <w:sz w:val="24"/>
          <w:szCs w:val="24"/>
          <w:lang w:bidi="he-IL"/>
        </w:rPr>
      </w:pPr>
      <w:r>
        <w:rPr>
          <w:noProof/>
          <w:lang w:eastAsia="tr-TR"/>
        </w:rPr>
        <w:pict>
          <v:oval id="_x0000_s1026" style="position:absolute;margin-left:511.75pt;margin-top:136.25pt;width:20pt;height:20.7pt;z-index:251664384" strokecolor="#4f81bd" strokeweight="2.5pt">
            <v:shadow color="#868686"/>
          </v:oval>
        </w:pict>
      </w:r>
      <w:r>
        <w:rPr>
          <w:noProof/>
          <w:lang w:eastAsia="tr-TR"/>
        </w:rPr>
        <w:pict>
          <v:oval id="_x0000_s1027" style="position:absolute;margin-left:515.7pt;margin-top:77.15pt;width:20pt;height:20.7pt;z-index:251663360" strokecolor="#4f81bd" strokeweight="2.5pt">
            <v:shadow color="#868686"/>
          </v:oval>
        </w:pict>
      </w:r>
      <w:r>
        <w:rPr>
          <w:noProof/>
          <w:lang w:eastAsia="tr-TR"/>
        </w:rPr>
        <w:pict>
          <v:roundrect id="_x0000_s1028" style="position:absolute;margin-left:280.5pt;margin-top:118.85pt;width:251.25pt;height:31.55pt;z-index:251659264" arcsize="10923f" strokecolor="#7f7f7f" strokeweight="2.5pt">
            <v:shadow color="#868686"/>
            <v:textbox style="mso-next-textbox:#_x0000_s1028">
              <w:txbxContent>
                <w:p w:rsidR="001E45E5" w:rsidRPr="00EC7215" w:rsidRDefault="001E45E5" w:rsidP="00CD1AB2">
                  <w:pPr>
                    <w:rPr>
                      <w:rFonts w:ascii="Century Gothic" w:hAnsi="Century Gothic"/>
                    </w:rPr>
                  </w:pPr>
                  <w:r w:rsidRPr="009264BF">
                    <w:rPr>
                      <w:rFonts w:ascii="Hand writing Mutlu" w:hAnsi="Hand writing Mutlu"/>
                    </w:rPr>
                    <w:t>Güzel renk ve kokusu ile böcek ve kuşları çeker</w:t>
                  </w:r>
                  <w:r>
                    <w:rPr>
                      <w:rFonts w:ascii="Century Gothic" w:hAnsi="Century Gothic"/>
                    </w:rPr>
                    <w:t>.</w:t>
                  </w:r>
                </w:p>
              </w:txbxContent>
            </v:textbox>
          </v:roundrect>
        </w:pict>
      </w:r>
      <w:r>
        <w:rPr>
          <w:noProof/>
          <w:lang w:eastAsia="tr-TR"/>
        </w:rPr>
        <w:pict>
          <v:roundrect id="_x0000_s1029" style="position:absolute;margin-left:277.9pt;margin-top:81.35pt;width:255.35pt;height:31.55pt;z-index:251658240" arcsize="10923f" strokecolor="#7f7f7f" strokeweight="2.5pt">
            <v:shadow color="#868686"/>
            <v:textbox style="mso-next-textbox:#_x0000_s1029">
              <w:txbxContent>
                <w:p w:rsidR="001E45E5" w:rsidRPr="009264BF" w:rsidRDefault="001E45E5" w:rsidP="00CD1AB2">
                  <w:pPr>
                    <w:rPr>
                      <w:rFonts w:ascii="Hand writing Mutlu" w:hAnsi="Hand writing Mutlu"/>
                    </w:rPr>
                  </w:pPr>
                  <w:r w:rsidRPr="009264BF">
                    <w:rPr>
                      <w:rFonts w:ascii="Hand writing Mutlu" w:hAnsi="Hand writing Mutlu"/>
                    </w:rPr>
                    <w:t>Çiçeği özellikle tomurcuk döneminde korur.</w:t>
                  </w:r>
                </w:p>
              </w:txbxContent>
            </v:textbox>
          </v:roundrect>
        </w:pict>
      </w:r>
      <w:r>
        <w:rPr>
          <w:noProof/>
          <w:lang w:eastAsia="tr-TR"/>
        </w:rPr>
        <w:pict>
          <v:oval id="_x0000_s1030" style="position:absolute;margin-left:511.75pt;margin-top:25.55pt;width:20pt;height:20.7pt;z-index:251661312" strokecolor="#4f81bd" strokeweight="2.5pt">
            <v:shadow color="#868686"/>
          </v:oval>
        </w:pict>
      </w:r>
      <w:r>
        <w:rPr>
          <w:noProof/>
          <w:lang w:eastAsia="tr-TR"/>
        </w:rPr>
        <w:pict>
          <v:roundrect id="_x0000_s1031" style="position:absolute;margin-left:408.55pt;margin-top:7.95pt;width:127.15pt;height:31.55pt;z-index:251656192" arcsize="10923f" strokecolor="#7f7f7f" strokeweight="2.5pt">
            <v:shadow color="#868686"/>
            <v:textbox style="mso-next-textbox:#_x0000_s1031">
              <w:txbxContent>
                <w:p w:rsidR="001E45E5" w:rsidRPr="009264BF" w:rsidRDefault="001E45E5" w:rsidP="00CD1AB2">
                  <w:pPr>
                    <w:rPr>
                      <w:rFonts w:ascii="Hand writing Mutlu" w:hAnsi="Hand writing Mutlu"/>
                    </w:rPr>
                  </w:pPr>
                  <w:r w:rsidRPr="009264BF">
                    <w:rPr>
                      <w:rFonts w:ascii="Hand writing Mutlu" w:hAnsi="Hand writing Mutlu"/>
                    </w:rPr>
                    <w:t>Tohum oluşturur.</w:t>
                  </w:r>
                </w:p>
              </w:txbxContent>
            </v:textbox>
          </v:roundrect>
        </w:pict>
      </w:r>
      <w:r>
        <w:rPr>
          <w:noProof/>
          <w:lang w:eastAsia="tr-TR"/>
        </w:rPr>
        <w:pict>
          <v:oval id="_x0000_s1032" style="position:absolute;margin-left:388.55pt;margin-top:52.95pt;width:20pt;height:20.7pt;z-index:251662336" strokecolor="#4f81bd" strokeweight="2.5pt">
            <v:shadow color="#868686"/>
          </v:oval>
        </w:pict>
      </w:r>
      <w:r>
        <w:rPr>
          <w:noProof/>
          <w:lang w:eastAsia="tr-TR"/>
        </w:rPr>
        <w:pict>
          <v:roundrect id="_x0000_s1033" style="position:absolute;margin-left:281.4pt;margin-top:42.1pt;width:127.15pt;height:31.55pt;z-index:251657216" arcsize="10923f" strokecolor="#7f7f7f" strokeweight="2.5pt">
            <v:shadow color="#868686"/>
            <v:textbox style="mso-next-textbox:#_x0000_s1033">
              <w:txbxContent>
                <w:p w:rsidR="001E45E5" w:rsidRPr="00EC7215" w:rsidRDefault="001E45E5" w:rsidP="00CD1AB2">
                  <w:pPr>
                    <w:rPr>
                      <w:rFonts w:ascii="Century Gothic" w:hAnsi="Century Gothic"/>
                    </w:rPr>
                  </w:pPr>
                  <w:r w:rsidRPr="009264BF">
                    <w:rPr>
                      <w:rFonts w:ascii="Hand writing Mutlu" w:hAnsi="Hand writing Mutlu"/>
                      <w:sz w:val="18"/>
                      <w:szCs w:val="18"/>
                    </w:rPr>
                    <w:t>Çiçek tozları üretilir</w:t>
                  </w:r>
                  <w:r>
                    <w:rPr>
                      <w:rFonts w:ascii="Century Gothic" w:hAnsi="Century Gothic"/>
                    </w:rPr>
                    <w:t>.</w:t>
                  </w:r>
                </w:p>
              </w:txbxContent>
            </v:textbox>
          </v:roundrect>
        </w:pict>
      </w:r>
      <w:r>
        <w:rPr>
          <w:noProof/>
          <w:lang w:eastAsia="tr-TR"/>
        </w:rPr>
        <w:pict>
          <v:oval id="_x0000_s1034" style="position:absolute;margin-left:388.55pt;margin-top:18.8pt;width:20pt;height:20.7pt;z-index:251660288" strokecolor="#4f81bd" strokeweight="2.5pt">
            <v:shadow color="#868686"/>
          </v:oval>
        </w:pict>
      </w:r>
      <w:r>
        <w:rPr>
          <w:noProof/>
          <w:lang w:eastAsia="tr-TR"/>
        </w:rPr>
        <w:pict>
          <v:roundrect id="_x0000_s1035" style="position:absolute;margin-left:280.5pt;margin-top:7.55pt;width:127.15pt;height:31.55pt;z-index:251655168" arcsize="10923f" strokecolor="#7f7f7f" strokeweight="2.5pt">
            <v:shadow color="#868686"/>
            <v:textbox style="mso-next-textbox:#_x0000_s1035">
              <w:txbxContent>
                <w:p w:rsidR="001E45E5" w:rsidRPr="009264BF" w:rsidRDefault="001E45E5" w:rsidP="00CD1AB2">
                  <w:pPr>
                    <w:rPr>
                      <w:rFonts w:ascii="Hand writing Mutlu" w:hAnsi="Hand writing Mutlu"/>
                    </w:rPr>
                  </w:pPr>
                  <w:r w:rsidRPr="009264BF">
                    <w:rPr>
                      <w:rFonts w:ascii="Hand writing Mutlu" w:hAnsi="Hand writing Mutlu"/>
                    </w:rPr>
                    <w:t>Çiçeği dala bağlar.</w:t>
                  </w:r>
                </w:p>
              </w:txbxContent>
            </v:textbox>
          </v:roundrect>
        </w:pict>
      </w:r>
      <w:r>
        <w:rPr>
          <w:noProof/>
          <w:lang w:eastAsia="tr-TR"/>
        </w:rPr>
        <w:pict>
          <v:rect id="_x0000_s1036" style="position:absolute;margin-left:183.35pt;margin-top:126.95pt;width:95pt;height:20.7pt;z-index:251654144" filled="f" stroked="f" strokeweight="2.5pt">
            <v:shadow color="#868686"/>
            <v:textbox style="mso-next-textbox:#_x0000_s1036">
              <w:txbxContent>
                <w:p w:rsidR="001E45E5" w:rsidRPr="00594A2C" w:rsidRDefault="001E45E5" w:rsidP="00CD1AB2">
                  <w:pPr>
                    <w:rPr>
                      <w:b/>
                      <w:sz w:val="28"/>
                      <w:szCs w:val="28"/>
                    </w:rPr>
                  </w:pPr>
                  <w:r w:rsidRPr="00594A2C">
                    <w:rPr>
                      <w:b/>
                      <w:sz w:val="28"/>
                      <w:szCs w:val="28"/>
                    </w:rPr>
                    <w:t>……………………..</w:t>
                  </w:r>
                </w:p>
              </w:txbxContent>
            </v:textbox>
          </v:rect>
        </w:pict>
      </w:r>
      <w:r>
        <w:rPr>
          <w:noProof/>
          <w:lang w:eastAsia="tr-TR"/>
        </w:rPr>
        <w:pict>
          <v:rect id="_x0000_s1037" style="position:absolute;margin-left:182.9pt;margin-top:97.85pt;width:95pt;height:20.7pt;z-index:251651072" filled="f" stroked="f" strokeweight="2.5pt">
            <v:shadow color="#868686"/>
            <v:textbox style="mso-next-textbox:#_x0000_s1037">
              <w:txbxContent>
                <w:p w:rsidR="001E45E5" w:rsidRPr="00594A2C" w:rsidRDefault="001E45E5" w:rsidP="00CD1AB2">
                  <w:pPr>
                    <w:rPr>
                      <w:b/>
                      <w:sz w:val="28"/>
                      <w:szCs w:val="28"/>
                    </w:rPr>
                  </w:pPr>
                  <w:r w:rsidRPr="00594A2C">
                    <w:rPr>
                      <w:b/>
                      <w:sz w:val="28"/>
                      <w:szCs w:val="28"/>
                    </w:rPr>
                    <w:t>……………………..</w:t>
                  </w:r>
                </w:p>
              </w:txbxContent>
            </v:textbox>
          </v:rect>
        </w:pict>
      </w:r>
      <w:r>
        <w:rPr>
          <w:noProof/>
          <w:lang w:eastAsia="tr-TR"/>
        </w:rPr>
        <w:pict>
          <v:rect id="_x0000_s1038" style="position:absolute;margin-left:182.6pt;margin-top:73.65pt;width:95pt;height:20.7pt;z-index:251652096" filled="f" stroked="f" strokeweight="2.5pt">
            <v:shadow color="#868686"/>
            <v:textbox style="mso-next-textbox:#_x0000_s1038">
              <w:txbxContent>
                <w:p w:rsidR="001E45E5" w:rsidRPr="00594A2C" w:rsidRDefault="001E45E5" w:rsidP="00CD1AB2">
                  <w:pPr>
                    <w:rPr>
                      <w:b/>
                      <w:sz w:val="28"/>
                      <w:szCs w:val="28"/>
                    </w:rPr>
                  </w:pPr>
                  <w:r w:rsidRPr="00594A2C">
                    <w:rPr>
                      <w:b/>
                      <w:sz w:val="28"/>
                      <w:szCs w:val="28"/>
                    </w:rPr>
                    <w:t>……………………..</w:t>
                  </w:r>
                </w:p>
              </w:txbxContent>
            </v:textbox>
          </v:rect>
        </w:pict>
      </w:r>
      <w:r>
        <w:rPr>
          <w:noProof/>
          <w:lang w:eastAsia="tr-TR"/>
        </w:rPr>
        <w:pict>
          <v:rect id="_x0000_s1039" style="position:absolute;margin-left:182.6pt;margin-top:50.35pt;width:95pt;height:20.7pt;z-index:251653120" filled="f" stroked="f" strokeweight="2.5pt">
            <v:shadow color="#868686"/>
            <v:textbox style="mso-next-textbox:#_x0000_s1039">
              <w:txbxContent>
                <w:p w:rsidR="001E45E5" w:rsidRPr="00594A2C" w:rsidRDefault="001E45E5" w:rsidP="00CD1AB2">
                  <w:pPr>
                    <w:rPr>
                      <w:b/>
                      <w:sz w:val="28"/>
                      <w:szCs w:val="28"/>
                    </w:rPr>
                  </w:pPr>
                  <w:r w:rsidRPr="00594A2C">
                    <w:rPr>
                      <w:b/>
                      <w:sz w:val="28"/>
                      <w:szCs w:val="28"/>
                    </w:rPr>
                    <w:t>……………………..</w:t>
                  </w:r>
                </w:p>
              </w:txbxContent>
            </v:textbox>
          </v:rect>
        </w:pict>
      </w:r>
      <w:r>
        <w:rPr>
          <w:noProof/>
          <w:lang w:eastAsia="tr-TR"/>
        </w:rPr>
        <w:pict>
          <v:rect id="_x0000_s1040" style="position:absolute;margin-left:184.1pt;margin-top:18.8pt;width:95pt;height:20.7pt;z-index:251650048" filled="f" stroked="f" strokeweight="2.5pt">
            <v:shadow color="#868686"/>
            <v:textbox style="mso-next-textbox:#_x0000_s1040">
              <w:txbxContent>
                <w:p w:rsidR="001E45E5" w:rsidRPr="00594A2C" w:rsidRDefault="001E45E5" w:rsidP="00CD1AB2">
                  <w:pPr>
                    <w:rPr>
                      <w:b/>
                      <w:sz w:val="28"/>
                      <w:szCs w:val="28"/>
                    </w:rPr>
                  </w:pPr>
                  <w:r w:rsidRPr="00594A2C">
                    <w:rPr>
                      <w:b/>
                      <w:sz w:val="28"/>
                      <w:szCs w:val="28"/>
                    </w:rPr>
                    <w:t>……………………..</w:t>
                  </w:r>
                </w:p>
              </w:txbxContent>
            </v:textbox>
          </v:rect>
        </w:pict>
      </w:r>
      <w:r w:rsidRPr="00AF6D24">
        <w:rPr>
          <w:rFonts w:ascii="Comic Sans MS" w:hAnsi="Comic Sans MS" w:cs="Aharoni"/>
          <w:noProof/>
          <w:sz w:val="24"/>
          <w:szCs w:val="24"/>
          <w:lang w:eastAsia="tr-TR" w:bidi="he-I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8" o:spid="_x0000_i1025" type="#_x0000_t75" style="width:194.25pt;height:150.75pt;visibility:visible">
            <v:imagedata r:id="rId7" o:title="" croptop="3162f"/>
          </v:shape>
        </w:pict>
      </w:r>
    </w:p>
    <w:p w:rsidR="001E45E5" w:rsidRDefault="001E45E5" w:rsidP="0095501C">
      <w:pPr>
        <w:rPr>
          <w:rFonts w:ascii="Comic Sans MS" w:hAnsi="Comic Sans MS"/>
          <w:sz w:val="24"/>
          <w:szCs w:val="24"/>
        </w:rPr>
      </w:pPr>
      <w:r>
        <w:rPr>
          <w:noProof/>
          <w:lang w:eastAsia="tr-TR"/>
        </w:rPr>
        <w:pict>
          <v:shape id="Resim 137" o:spid="_x0000_s1041" type="#_x0000_t75" style="position:absolute;margin-left:11pt;margin-top:157.45pt;width:532.5pt;height:126pt;z-index:-251651072;visibility:visible" wrapcoords="-30 0 -30 21471 21600 21471 21600 0 -30 0">
            <v:imagedata r:id="rId8" o:title=""/>
            <w10:wrap type="tight"/>
          </v:shape>
        </w:pict>
      </w:r>
    </w:p>
    <w:p w:rsidR="001E45E5" w:rsidRPr="00AF6D24" w:rsidRDefault="001E45E5" w:rsidP="0095501C">
      <w:pPr>
        <w:rPr>
          <w:rFonts w:ascii="Comic Sans MS" w:eastAsia="Batang" w:hAnsi="Comic Sans MS"/>
          <w:sz w:val="24"/>
          <w:szCs w:val="24"/>
        </w:rPr>
      </w:pPr>
      <w:r w:rsidRPr="00AF6D24">
        <w:rPr>
          <w:rFonts w:ascii="Comic Sans MS" w:hAnsi="Comic Sans MS"/>
          <w:sz w:val="24"/>
          <w:szCs w:val="24"/>
        </w:rPr>
        <w:t xml:space="preserve"> </w:t>
      </w:r>
      <w:r>
        <w:rPr>
          <w:rFonts w:ascii="Comic Sans MS" w:hAnsi="Comic Sans MS"/>
          <w:sz w:val="24"/>
          <w:szCs w:val="24"/>
        </w:rPr>
        <w:t xml:space="preserve">6. </w:t>
      </w:r>
      <w:r w:rsidRPr="00AF6D24">
        <w:rPr>
          <w:rFonts w:ascii="Comic Sans MS" w:eastAsia="Batang" w:hAnsi="Comic Sans MS"/>
          <w:sz w:val="24"/>
          <w:szCs w:val="24"/>
        </w:rPr>
        <w:t>Resimde verilen durumların gerçekleşmesinde, hangi kuvvet etkili ise yazınız</w:t>
      </w:r>
      <w:r>
        <w:rPr>
          <w:rFonts w:ascii="Comic Sans MS" w:eastAsia="Batang" w:hAnsi="Comic Sans MS"/>
          <w:sz w:val="24"/>
          <w:szCs w:val="24"/>
        </w:rPr>
        <w:t>. ( 6 p )</w:t>
      </w:r>
    </w:p>
    <w:p w:rsidR="001E45E5" w:rsidRPr="00AF6D24" w:rsidRDefault="001E45E5" w:rsidP="00605A8D">
      <w:pPr>
        <w:spacing w:after="0"/>
        <w:rPr>
          <w:rFonts w:ascii="Comic Sans MS" w:hAnsi="Comic Sans MS"/>
          <w:sz w:val="24"/>
          <w:szCs w:val="24"/>
        </w:rPr>
      </w:pPr>
      <w:r>
        <w:rPr>
          <w:noProof/>
          <w:lang w:eastAsia="tr-TR"/>
        </w:rPr>
        <w:pict>
          <v:shape id="Resim 124" o:spid="_x0000_s1042" type="#_x0000_t75" style="position:absolute;margin-left:0;margin-top:0;width:523.5pt;height:327.75pt;z-index:251648000;visibility:visible">
            <v:imagedata r:id="rId9" o:title=""/>
          </v:shape>
        </w:pict>
      </w:r>
    </w:p>
    <w:p w:rsidR="001E45E5" w:rsidRPr="00AF6D24" w:rsidRDefault="001E45E5" w:rsidP="00605A8D">
      <w:pPr>
        <w:spacing w:after="0"/>
        <w:rPr>
          <w:rFonts w:ascii="Comic Sans MS" w:hAnsi="Comic Sans MS"/>
          <w:sz w:val="24"/>
          <w:szCs w:val="24"/>
        </w:rPr>
      </w:pPr>
    </w:p>
    <w:p w:rsidR="001E45E5" w:rsidRPr="00AF6D24" w:rsidRDefault="001E45E5" w:rsidP="00605A8D">
      <w:pPr>
        <w:spacing w:after="0"/>
        <w:rPr>
          <w:rFonts w:ascii="Comic Sans MS" w:hAnsi="Comic Sans MS"/>
          <w:sz w:val="24"/>
          <w:szCs w:val="24"/>
        </w:rPr>
      </w:pPr>
    </w:p>
    <w:p w:rsidR="001E45E5" w:rsidRPr="00AF6D24" w:rsidRDefault="001E45E5" w:rsidP="00605A8D">
      <w:pPr>
        <w:spacing w:after="0"/>
        <w:rPr>
          <w:rFonts w:ascii="Comic Sans MS" w:hAnsi="Comic Sans MS"/>
          <w:sz w:val="24"/>
          <w:szCs w:val="24"/>
        </w:rPr>
      </w:pPr>
      <w:r w:rsidRPr="00AF6D24">
        <w:rPr>
          <w:rFonts w:ascii="Comic Sans MS" w:hAnsi="Comic Sans MS"/>
          <w:sz w:val="24"/>
          <w:szCs w:val="24"/>
        </w:rPr>
        <w:t xml:space="preserve">            </w:t>
      </w:r>
    </w:p>
    <w:p w:rsidR="001E45E5" w:rsidRPr="00AF6D24" w:rsidRDefault="001E45E5" w:rsidP="00605A8D">
      <w:pPr>
        <w:spacing w:after="0"/>
        <w:rPr>
          <w:rFonts w:ascii="Comic Sans MS" w:hAnsi="Comic Sans MS"/>
          <w:sz w:val="24"/>
          <w:szCs w:val="24"/>
        </w:rPr>
      </w:pPr>
      <w:r w:rsidRPr="00AF6D24">
        <w:rPr>
          <w:rFonts w:ascii="Comic Sans MS" w:hAnsi="Comic Sans MS"/>
          <w:sz w:val="24"/>
          <w:szCs w:val="24"/>
        </w:rPr>
        <w:t xml:space="preserve">             </w:t>
      </w:r>
    </w:p>
    <w:p w:rsidR="001E45E5" w:rsidRPr="00AF6D24" w:rsidRDefault="001E45E5" w:rsidP="00605A8D">
      <w:pPr>
        <w:spacing w:after="0"/>
        <w:rPr>
          <w:rFonts w:ascii="Comic Sans MS" w:hAnsi="Comic Sans MS"/>
          <w:sz w:val="24"/>
          <w:szCs w:val="24"/>
        </w:rPr>
      </w:pPr>
      <w:r w:rsidRPr="00AF6D24">
        <w:rPr>
          <w:rFonts w:ascii="Comic Sans MS" w:hAnsi="Comic Sans MS"/>
          <w:sz w:val="24"/>
          <w:szCs w:val="24"/>
        </w:rPr>
        <w:t xml:space="preserve">            </w:t>
      </w: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r>
        <w:rPr>
          <w:rFonts w:ascii="Comic Sans MS" w:hAnsi="Comic Sans MS"/>
          <w:sz w:val="24"/>
          <w:szCs w:val="24"/>
        </w:rPr>
        <w:t>7. Aşağıdaki kutucukları doldurunuz. ( 7 p )</w:t>
      </w:r>
      <w:r w:rsidRPr="00AF6D24">
        <w:rPr>
          <w:rFonts w:ascii="Comic Sans MS" w:hAnsi="Comic Sans MS"/>
          <w:sz w:val="24"/>
          <w:szCs w:val="24"/>
        </w:rPr>
        <w:tab/>
      </w:r>
    </w:p>
    <w:p w:rsidR="001E45E5" w:rsidRPr="00AF6D24" w:rsidRDefault="001E45E5" w:rsidP="00605A8D">
      <w:pPr>
        <w:tabs>
          <w:tab w:val="left" w:pos="1170"/>
        </w:tabs>
        <w:spacing w:after="0"/>
        <w:rPr>
          <w:rFonts w:ascii="Comic Sans MS" w:hAnsi="Comic Sans MS"/>
          <w:sz w:val="24"/>
          <w:szCs w:val="24"/>
        </w:rPr>
      </w:pPr>
      <w:r>
        <w:rPr>
          <w:noProof/>
          <w:lang w:eastAsia="tr-TR"/>
        </w:rPr>
        <w:pict>
          <v:group id="_x0000_s1043" editas="orgchart" style="position:absolute;margin-left:5.5pt;margin-top:5.7pt;width:558pt;height:180pt;z-index:-251650048" coordorigin="7569,2010" coordsize="11238,15301" wrapcoords="12513 990 958 1980 958 4320 3542 5310 4587 5310 4587 20070 6910 21150 7577 21150 7606 21600 19568 21600 19597 19620 19510 19170 19219 18270 19277 16200 19045 16020 17826 15390 17884 12870 17535 12780 14400 12420 14342 11070 16839 11070 19597 10350 19626 7740 19452 7380 18871 6750 18929 4230 18581 4140 18232 3780 18145 1170 18116 990 12513 990">
            <o:lock v:ext="edit" aspectratio="t"/>
            <o:diagram v:ext="edit" dgmstyle="0" dgmscalex="65090" dgmscaley="15421" dgmfontsize="2" constrainbounds="0,0,0,0" autolayout="f">
              <o:relationtable v:ext="edit">
                <o:rel v:ext="edit" idsrc="#_s1047" iddest="#_s1047"/>
                <o:rel v:ext="edit" idsrc="#_s1048" iddest="#_s1047" idcntr="#_s1051"/>
                <o:rel v:ext="edit" idsrc="#_s1049" iddest="#_s1047" idcntr="#_s1046"/>
                <o:rel v:ext="edit" idsrc="#_s1050" iddest="#_s1047" idcntr="#_s1045"/>
              </o:relationtable>
            </o:diagram>
            <v:shape id="_x0000_s1044" type="#_x0000_t75" style="position:absolute;left:7569;top:2010;width:11238;height:15301" o:preferrelative="f">
              <v:fill o:detectmouseclick="t"/>
              <v:path o:extrusionok="t" o:connecttype="none"/>
              <o:lock v:ext="edit" text="t"/>
            </v:shape>
            <v:shapetype id="_x0000_t33" coordsize="21600,21600" o:spt="33" o:oned="t" path="m,l21600,r,21600e" filled="f">
              <v:stroke joinstyle="miter"/>
              <v:path arrowok="t" fillok="f" o:connecttype="none"/>
              <o:lock v:ext="edit" shapetype="t"/>
            </v:shapetype>
            <v:shape id="_s1045" o:spid="_x0000_s1045" type="#_x0000_t33" style="position:absolute;left:10016;top:5121;width:1529;height:11042;rotation:180" o:connectortype="elbow" adj="-61300,-131637,-61300" strokeweight="2.25pt"/>
            <v:shape id="_s1046" o:spid="_x0000_s1046" type="#_x0000_t33" style="position:absolute;left:10016;top:5121;width:1529;height:6452;rotation:180" o:connectortype="elbow" adj="-61300,-209924,-61300" strokeweight="2.25pt"/>
            <v:roundrect id="_s1047" o:spid="_x0000_s1047" style="position:absolute;left:8113;top:3540;width:3806;height:1530;v-text-anchor:middle" arcsize="10923f" o:dgmlayout="2" o:dgmnodekind="1" o:dgmlayoutmru="2" fillcolor="#ff9" strokeweight="1.25pt">
              <v:textbox style="mso-next-textbox:#_s1047" inset=".40131mm,.20064mm,.40131mm,.20064mm">
                <w:txbxContent>
                  <w:p w:rsidR="001E45E5" w:rsidRPr="00865A1B" w:rsidRDefault="001E45E5" w:rsidP="0095501C">
                    <w:pPr>
                      <w:jc w:val="center"/>
                      <w:rPr>
                        <w:rFonts w:ascii="Hand writing Mutlu" w:hAnsi="Hand writing Mutlu"/>
                        <w:b/>
                        <w:sz w:val="18"/>
                        <w:szCs w:val="18"/>
                      </w:rPr>
                    </w:pPr>
                    <w:r w:rsidRPr="00865A1B">
                      <w:rPr>
                        <w:rFonts w:ascii="Hand writing Mutlu" w:hAnsi="Hand writing Mutlu"/>
                        <w:b/>
                        <w:sz w:val="18"/>
                        <w:szCs w:val="18"/>
                      </w:rPr>
                      <w:t>İÇERİKLERİNE GÖRE BESİNLER</w:t>
                    </w:r>
                  </w:p>
                  <w:p w:rsidR="001E45E5" w:rsidRPr="00865A1B" w:rsidRDefault="001E45E5" w:rsidP="0095501C">
                    <w:pPr>
                      <w:jc w:val="center"/>
                      <w:rPr>
                        <w:rFonts w:ascii="Century Gothic" w:hAnsi="Century Gothic"/>
                        <w:b/>
                        <w:sz w:val="15"/>
                      </w:rPr>
                    </w:pPr>
                  </w:p>
                </w:txbxContent>
              </v:textbox>
            </v:roundrect>
            <v:roundrect id="_s1048" o:spid="_x0000_s1048" style="position:absolute;left:11557;top:5835;width:1631;height:2295;v-text-anchor:middle" arcsize="4050f" o:dgmlayout="2" o:dgmnodekind="0" o:dgmlayoutmru="2" filled="f" fillcolor="#ff9" strokeweight="1.25pt">
              <v:textbox style="mso-next-textbox:#_s1048" inset=".40131mm,.20064mm,.40131mm,.20064mm">
                <w:txbxContent>
                  <w:p w:rsidR="001E45E5" w:rsidRPr="00865A1B" w:rsidRDefault="001E45E5" w:rsidP="0095501C">
                    <w:pPr>
                      <w:jc w:val="center"/>
                      <w:rPr>
                        <w:rFonts w:ascii="Hand writing Mutlu" w:hAnsi="Hand writing Mutlu"/>
                        <w:b/>
                        <w:sz w:val="24"/>
                        <w:szCs w:val="24"/>
                      </w:rPr>
                    </w:pPr>
                    <w:r w:rsidRPr="00865A1B">
                      <w:rPr>
                        <w:rFonts w:ascii="Hand writing Mutlu" w:hAnsi="Hand writing Mutlu"/>
                        <w:b/>
                        <w:sz w:val="24"/>
                        <w:szCs w:val="24"/>
                      </w:rPr>
                      <w:t>Enerji verici</w:t>
                    </w:r>
                  </w:p>
                </w:txbxContent>
              </v:textbox>
            </v:roundrect>
            <v:roundrect id="_s1049" o:spid="_x0000_s1049" style="position:absolute;left:11557;top:10426;width:1631;height:2295;v-text-anchor:middle" arcsize="3070f" o:dgmlayout="0" o:dgmnodekind="0" filled="f" fillcolor="#ff9" strokeweight="1.25pt">
              <v:textbox style="mso-next-textbox:#_s1049" inset=".40131mm,.20064mm,.40131mm,.20064mm">
                <w:txbxContent>
                  <w:p w:rsidR="001E45E5" w:rsidRPr="00865A1B" w:rsidRDefault="001E45E5" w:rsidP="0095501C">
                    <w:pPr>
                      <w:jc w:val="center"/>
                      <w:rPr>
                        <w:rFonts w:ascii="Hand writing Mutlu" w:hAnsi="Hand writing Mutlu"/>
                        <w:b/>
                      </w:rPr>
                    </w:pPr>
                    <w:r w:rsidRPr="00865A1B">
                      <w:rPr>
                        <w:rFonts w:ascii="Hand writing Mutlu" w:hAnsi="Hand writing Mutlu"/>
                        <w:b/>
                      </w:rPr>
                      <w:t>Düzenleyici</w:t>
                    </w:r>
                  </w:p>
                </w:txbxContent>
              </v:textbox>
            </v:roundrect>
            <v:roundrect id="_s1050" o:spid="_x0000_s1050" style="position:absolute;left:11557;top:15016;width:1631;height:2295;v-text-anchor:middle" arcsize="2582f" o:dgmlayout="0" o:dgmnodekind="0" filled="f" fillcolor="#ff9" strokeweight="1.25pt">
              <v:textbox style="mso-next-textbox:#_s1050" inset=".40131mm,.20064mm,.40131mm,.20064mm">
                <w:txbxContent>
                  <w:p w:rsidR="001E45E5" w:rsidRPr="00865A1B" w:rsidRDefault="001E45E5" w:rsidP="0095501C">
                    <w:pPr>
                      <w:jc w:val="center"/>
                      <w:rPr>
                        <w:rFonts w:ascii="Hand writing Mutlu" w:hAnsi="Hand writing Mutlu"/>
                        <w:b/>
                        <w:sz w:val="20"/>
                        <w:szCs w:val="20"/>
                      </w:rPr>
                    </w:pPr>
                    <w:r w:rsidRPr="00865A1B">
                      <w:rPr>
                        <w:rFonts w:ascii="Hand writing Mutlu" w:hAnsi="Hand writing Mutlu"/>
                        <w:b/>
                        <w:sz w:val="20"/>
                        <w:szCs w:val="20"/>
                      </w:rPr>
                      <w:t>Yapıcı Onarıcı</w:t>
                    </w:r>
                  </w:p>
                </w:txbxContent>
              </v:textbox>
            </v:roundrect>
            <v:shape id="_s1051" o:spid="_x0000_s1051" type="#_x0000_t33" style="position:absolute;left:10016;top:5121;width:1541;height:1479;rotation:180" o:connectortype="elbow" adj="-60988,-848669,-60988" strokeweight="2.25pt"/>
            <v:line id="_x0000_s1052" style="position:absolute;flip:y" from="13188,3540" to="14094,6600" strokecolor="blue" strokeweight="1.75pt">
              <v:stroke endarrow="classic" endarrowwidth="wide" endarrowlength="long"/>
            </v:line>
            <v:line id="_x0000_s1053" style="position:absolute;flip:y" from="13188,5835" to="14638,6600" strokecolor="blue" strokeweight="1.75pt">
              <v:stroke endarrow="classic" endarrowwidth="wide" endarrowlength="long"/>
            </v:line>
            <v:line id="_x0000_s1054" style="position:absolute" from="13188,6600" to="15182,8130" strokecolor="blue" strokeweight="1.75pt">
              <v:stroke endarrow="classic" endarrowwidth="wide" endarrowlength="long"/>
            </v:line>
            <v:line id="_x0000_s1055" style="position:absolute;flip:y" from="13188,9661" to="14094,11956" strokecolor="#f30" strokeweight="1.75pt">
              <v:stroke endarrow="classic" endarrowwidth="wide" endarrowlength="long"/>
            </v:line>
            <v:line id="_x0000_s1056" style="position:absolute;flip:y" from="13188,11956" to="14638,11957" strokecolor="#f30" strokeweight="1.75pt">
              <v:stroke endarrow="classic" endarrowwidth="wide" endarrowlength="long"/>
            </v:line>
            <v:line id="_x0000_s1057" style="position:absolute" from="13188,11956" to="15182,14251" strokecolor="#f30" strokeweight="1.75pt">
              <v:stroke endarrow="classic" endarrowwidth="wide" endarrowlength="long"/>
            </v:line>
            <v:roundrect id="_x0000_s1058" style="position:absolute;left:14094;top:2775;width:2900;height:1883" arcsize="4779f" filled="f" fillcolor="blue" strokecolor="blue" strokeweight="1.25pt">
              <v:textbox style="mso-next-textbox:#_x0000_s1058">
                <w:txbxContent>
                  <w:p w:rsidR="001E45E5" w:rsidRDefault="001E45E5" w:rsidP="0095501C"/>
                </w:txbxContent>
              </v:textbox>
            </v:roundrect>
            <v:roundrect id="_x0000_s1059" style="position:absolute;left:14638;top:5070;width:2719;height:1883" arcsize="4779f" filled="f" fillcolor="blue" strokecolor="blue" strokeweight="1.25pt">
              <v:textbox style="mso-next-textbox:#_x0000_s1059">
                <w:txbxContent>
                  <w:p w:rsidR="001E45E5" w:rsidRDefault="001E45E5" w:rsidP="0095501C"/>
                </w:txbxContent>
              </v:textbox>
            </v:roundrect>
            <v:roundrect id="_x0000_s1060" style="position:absolute;left:15182;top:7365;width:2537;height:1883" arcsize="4779f" filled="f" fillcolor="blue" strokecolor="blue" strokeweight="1.25pt">
              <v:textbox style="mso-next-textbox:#_x0000_s1060">
                <w:txbxContent>
                  <w:p w:rsidR="001E45E5" w:rsidRDefault="001E45E5" w:rsidP="0095501C"/>
                </w:txbxContent>
              </v:textbox>
            </v:roundrect>
            <v:roundrect id="_x0000_s1061" style="position:absolute;left:15182;top:13486;width:2356;height:1883" arcsize="4779f" strokecolor="#f30" strokeweight="1.25pt">
              <v:textbox style="mso-next-textbox:#_x0000_s1061">
                <w:txbxContent>
                  <w:p w:rsidR="001E45E5" w:rsidRDefault="001E45E5" w:rsidP="0095501C"/>
                </w:txbxContent>
              </v:textbox>
            </v:roundrect>
            <v:roundrect id="_x0000_s1062" style="position:absolute;left:14094;top:8895;width:907;height:1883" arcsize="4779f" strokecolor="#f30" strokeweight="1.25pt">
              <v:textbox style="mso-next-textbox:#_x0000_s1062">
                <w:txbxContent>
                  <w:p w:rsidR="001E45E5" w:rsidRDefault="001E45E5" w:rsidP="0095501C"/>
                </w:txbxContent>
              </v:textbox>
            </v:roundrect>
            <v:roundrect id="_x0000_s1063" style="position:absolute;left:14638;top:11191;width:2175;height:1882" arcsize="4779f" strokecolor="#f30" strokeweight="1.25pt">
              <v:textbox style="mso-next-textbox:#_x0000_s1063">
                <w:txbxContent>
                  <w:p w:rsidR="001E45E5" w:rsidRDefault="001E45E5" w:rsidP="0095501C"/>
                </w:txbxContent>
              </v:textbox>
            </v:roundrect>
            <v:line id="_x0000_s1064" style="position:absolute;flip:y" from="13188,16958" to="14638,16958" strokecolor="green" strokeweight="1.75pt">
              <v:stroke endarrow="classic" endarrowwidth="wide" endarrowlength="long"/>
            </v:line>
            <v:rect id="_x0000_s1065" style="position:absolute;left:14638;top:15747;width:3081;height:1564" strokecolor="#00b050" strokeweight="1.5pt"/>
            <w10:wrap type="tight"/>
          </v:group>
        </w:pict>
      </w:r>
    </w:p>
    <w:p w:rsidR="001E45E5" w:rsidRPr="00AF6D24"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r>
        <w:rPr>
          <w:noProof/>
          <w:lang w:eastAsia="tr-TR"/>
        </w:rPr>
        <w:pict>
          <v:shape id="Resim 136" o:spid="_x0000_s1066" type="#_x0000_t75" style="position:absolute;margin-left:-5.5pt;margin-top:27pt;width:536.25pt;height:160.5pt;z-index:-251667456;visibility:visible" wrapcoords="-30 0 -30 21499 21600 21499 21600 0 -30 0">
            <v:imagedata r:id="rId10" o:title=""/>
            <w10:wrap type="tight"/>
          </v:shape>
        </w:pict>
      </w:r>
      <w:r>
        <w:rPr>
          <w:rFonts w:ascii="Comic Sans MS" w:hAnsi="Comic Sans MS"/>
          <w:sz w:val="24"/>
          <w:szCs w:val="24"/>
        </w:rPr>
        <w:t>8. soru ( 6 P )</w:t>
      </w: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p>
    <w:p w:rsidR="001E45E5" w:rsidRPr="00AF6D24" w:rsidRDefault="001E45E5" w:rsidP="00052323">
      <w:pPr>
        <w:spacing w:after="0"/>
        <w:rPr>
          <w:rFonts w:ascii="Comic Sans MS" w:eastAsia="Batang" w:hAnsi="Comic Sans MS"/>
          <w:sz w:val="24"/>
          <w:szCs w:val="24"/>
        </w:rPr>
      </w:pPr>
      <w:r>
        <w:rPr>
          <w:rFonts w:ascii="Comic Sans MS" w:eastAsia="Batang" w:hAnsi="Comic Sans MS"/>
          <w:sz w:val="24"/>
          <w:szCs w:val="24"/>
        </w:rPr>
        <w:t>9</w:t>
      </w:r>
      <w:r w:rsidRPr="00AF6D24">
        <w:rPr>
          <w:rFonts w:ascii="Comic Sans MS" w:eastAsia="Batang" w:hAnsi="Comic Sans MS"/>
          <w:sz w:val="24"/>
          <w:szCs w:val="24"/>
        </w:rPr>
        <w:t xml:space="preserve">. Aşağıdaki tümcelerden doğru olanların </w:t>
      </w:r>
      <w:r w:rsidRPr="00AF6D24">
        <w:rPr>
          <w:rFonts w:ascii="Comic Sans MS" w:eastAsia="Batang" w:hAnsi="Comic Sans MS"/>
          <w:noProof/>
          <w:sz w:val="24"/>
          <w:szCs w:val="24"/>
          <w:lang w:eastAsia="tr-TR"/>
        </w:rPr>
        <w:pict>
          <v:shape id="Resim 43720" o:spid="_x0000_i1026" type="#_x0000_t75" alt="뒞썐" style="width:20.25pt;height:22.5pt;visibility:visible">
            <v:imagedata r:id="rId11" o:title=""/>
          </v:shape>
        </w:pict>
      </w:r>
      <w:r w:rsidRPr="00AF6D24">
        <w:rPr>
          <w:rFonts w:ascii="Comic Sans MS" w:eastAsia="Batang" w:hAnsi="Comic Sans MS"/>
          <w:sz w:val="24"/>
          <w:szCs w:val="24"/>
        </w:rPr>
        <w:t xml:space="preserve"> simgesini, yanlış olanların </w:t>
      </w:r>
      <w:r w:rsidRPr="00AF6D24">
        <w:rPr>
          <w:rFonts w:ascii="Comic Sans MS" w:eastAsia="Batang" w:hAnsi="Comic Sans MS"/>
          <w:noProof/>
          <w:sz w:val="24"/>
          <w:szCs w:val="24"/>
          <w:lang w:eastAsia="tr-TR"/>
        </w:rPr>
        <w:pict>
          <v:shape id="Resim 43721" o:spid="_x0000_i1027" type="#_x0000_t75" alt="줬썏" style="width:20.25pt;height:20.25pt;visibility:visible">
            <v:imagedata r:id="rId12" o:title=""/>
          </v:shape>
        </w:pict>
      </w:r>
      <w:r w:rsidRPr="00AF6D24">
        <w:rPr>
          <w:rFonts w:ascii="Comic Sans MS" w:eastAsia="Batang" w:hAnsi="Comic Sans MS"/>
          <w:sz w:val="24"/>
          <w:szCs w:val="24"/>
        </w:rPr>
        <w:t xml:space="preserve"> simgesini daire içine alınız</w:t>
      </w:r>
      <w:r>
        <w:rPr>
          <w:rFonts w:ascii="Comic Sans MS" w:eastAsia="Batang" w:hAnsi="Comic Sans MS"/>
          <w:sz w:val="24"/>
          <w:szCs w:val="24"/>
        </w:rPr>
        <w:t>. ( 16 p )</w:t>
      </w:r>
    </w:p>
    <w:p w:rsidR="001E45E5" w:rsidRPr="00AF6D24" w:rsidRDefault="001E45E5" w:rsidP="00052323">
      <w:pPr>
        <w:spacing w:after="0"/>
        <w:rPr>
          <w:rFonts w:ascii="Comic Sans MS" w:eastAsia="Batang" w:hAnsi="Comic Sans MS"/>
          <w:sz w:val="24"/>
          <w:szCs w:val="24"/>
        </w:rPr>
      </w:pPr>
      <w:r w:rsidRPr="00AF6D24">
        <w:rPr>
          <w:rFonts w:ascii="Comic Sans MS" w:eastAsia="Batang" w:hAnsi="Comic Sans MS"/>
          <w:noProof/>
          <w:sz w:val="24"/>
          <w:szCs w:val="24"/>
          <w:lang w:eastAsia="tr-TR"/>
        </w:rPr>
        <w:pict>
          <v:shape id="Resim 202" o:spid="_x0000_i1028" type="#_x0000_t75" alt="뒞썐" style="width:20.25pt;height:22.5pt;visibility:visible">
            <v:imagedata r:id="rId11" o:title=""/>
          </v:shape>
        </w:pict>
      </w:r>
      <w:r w:rsidRPr="00AF6D24">
        <w:rPr>
          <w:rFonts w:ascii="Comic Sans MS" w:eastAsia="Batang" w:hAnsi="Comic Sans MS"/>
          <w:noProof/>
          <w:sz w:val="24"/>
          <w:szCs w:val="24"/>
          <w:lang w:eastAsia="tr-TR"/>
        </w:rPr>
        <w:pict>
          <v:shape id="Resim 203" o:spid="_x0000_i1029" type="#_x0000_t75" alt="줬썏" style="width:20.25pt;height:20.25pt;visibility:visible">
            <v:imagedata r:id="rId12" o:title=""/>
          </v:shape>
        </w:pict>
      </w:r>
      <w:r w:rsidRPr="00AF6D24">
        <w:rPr>
          <w:rFonts w:ascii="Comic Sans MS" w:eastAsia="Batang" w:hAnsi="Comic Sans MS"/>
          <w:sz w:val="24"/>
          <w:szCs w:val="24"/>
        </w:rPr>
        <w:t xml:space="preserve"> Buzul, suyun katı halidir.</w:t>
      </w:r>
    </w:p>
    <w:p w:rsidR="001E45E5" w:rsidRPr="00AF6D24" w:rsidRDefault="001E45E5" w:rsidP="00052323">
      <w:pPr>
        <w:spacing w:after="0"/>
        <w:rPr>
          <w:rFonts w:ascii="Comic Sans MS" w:eastAsia="Batang" w:hAnsi="Comic Sans MS"/>
          <w:sz w:val="24"/>
          <w:szCs w:val="24"/>
        </w:rPr>
      </w:pPr>
      <w:r w:rsidRPr="00AF6D24">
        <w:rPr>
          <w:rFonts w:ascii="Comic Sans MS" w:eastAsia="Batang" w:hAnsi="Comic Sans MS"/>
          <w:noProof/>
          <w:sz w:val="24"/>
          <w:szCs w:val="24"/>
          <w:lang w:eastAsia="tr-TR"/>
        </w:rPr>
        <w:pict>
          <v:shape id="Resim 226" o:spid="_x0000_i1030" type="#_x0000_t75" alt="뒞썐" style="width:20.25pt;height:22.5pt;visibility:visible">
            <v:imagedata r:id="rId11" o:title=""/>
          </v:shape>
        </w:pict>
      </w:r>
      <w:r w:rsidRPr="00AF6D24">
        <w:rPr>
          <w:rFonts w:ascii="Comic Sans MS" w:eastAsia="Batang" w:hAnsi="Comic Sans MS"/>
          <w:noProof/>
          <w:sz w:val="24"/>
          <w:szCs w:val="24"/>
          <w:lang w:eastAsia="tr-TR"/>
        </w:rPr>
        <w:pict>
          <v:shape id="Resim 227" o:spid="_x0000_i1031" type="#_x0000_t75" alt="줬썏" style="width:20.25pt;height:20.25pt;visibility:visible">
            <v:imagedata r:id="rId12" o:title=""/>
          </v:shape>
        </w:pict>
      </w:r>
      <w:r w:rsidRPr="00AF6D24">
        <w:rPr>
          <w:rFonts w:ascii="Comic Sans MS" w:eastAsia="Batang" w:hAnsi="Comic Sans MS"/>
          <w:sz w:val="24"/>
          <w:szCs w:val="24"/>
        </w:rPr>
        <w:t xml:space="preserve"> Denizlerde, göllerden daha fazla buharlaşma olur.</w:t>
      </w:r>
    </w:p>
    <w:p w:rsidR="001E45E5" w:rsidRPr="00AF6D24" w:rsidRDefault="001E45E5" w:rsidP="00052323">
      <w:pPr>
        <w:spacing w:after="0"/>
        <w:rPr>
          <w:rFonts w:ascii="Comic Sans MS" w:eastAsia="Batang" w:hAnsi="Comic Sans MS"/>
          <w:sz w:val="24"/>
          <w:szCs w:val="24"/>
        </w:rPr>
      </w:pPr>
      <w:r w:rsidRPr="00AF6D24">
        <w:rPr>
          <w:rFonts w:ascii="Comic Sans MS" w:eastAsia="Batang" w:hAnsi="Comic Sans MS"/>
          <w:noProof/>
          <w:sz w:val="24"/>
          <w:szCs w:val="24"/>
          <w:lang w:eastAsia="tr-TR"/>
        </w:rPr>
        <w:pict>
          <v:shape id="Resim 262" o:spid="_x0000_i1032" type="#_x0000_t75" alt="뒞썐" style="width:20.25pt;height:22.5pt;visibility:visible">
            <v:imagedata r:id="rId11" o:title=""/>
          </v:shape>
        </w:pict>
      </w:r>
      <w:r w:rsidRPr="00AF6D24">
        <w:rPr>
          <w:rFonts w:ascii="Comic Sans MS" w:eastAsia="Batang" w:hAnsi="Comic Sans MS"/>
          <w:noProof/>
          <w:sz w:val="24"/>
          <w:szCs w:val="24"/>
          <w:lang w:eastAsia="tr-TR"/>
        </w:rPr>
        <w:pict>
          <v:shape id="Resim 263" o:spid="_x0000_i1033" type="#_x0000_t75" alt="줬썏" style="width:20.25pt;height:20.25pt;visibility:visible">
            <v:imagedata r:id="rId12" o:title=""/>
          </v:shape>
        </w:pict>
      </w:r>
      <w:r w:rsidRPr="00AF6D24">
        <w:rPr>
          <w:rFonts w:ascii="Comic Sans MS" w:eastAsia="Batang" w:hAnsi="Comic Sans MS"/>
          <w:sz w:val="24"/>
          <w:szCs w:val="24"/>
        </w:rPr>
        <w:t xml:space="preserve"> Yakıtlarda depolanmış enerjinin kökeni Güneş enerjisidir.</w:t>
      </w:r>
    </w:p>
    <w:p w:rsidR="001E45E5" w:rsidRPr="00AF6D24" w:rsidRDefault="001E45E5" w:rsidP="00052323">
      <w:pPr>
        <w:spacing w:after="0"/>
        <w:rPr>
          <w:rFonts w:ascii="Comic Sans MS" w:eastAsia="Batang" w:hAnsi="Comic Sans MS"/>
          <w:sz w:val="24"/>
          <w:szCs w:val="24"/>
        </w:rPr>
      </w:pPr>
      <w:r w:rsidRPr="00AF6D24">
        <w:rPr>
          <w:rFonts w:ascii="Comic Sans MS" w:eastAsia="Batang" w:hAnsi="Comic Sans MS"/>
          <w:noProof/>
          <w:sz w:val="24"/>
          <w:szCs w:val="24"/>
          <w:lang w:eastAsia="tr-TR"/>
        </w:rPr>
        <w:pict>
          <v:shape id="Resim 284" o:spid="_x0000_i1034" type="#_x0000_t75" alt="뒞썐" style="width:20.25pt;height:22.5pt;visibility:visible">
            <v:imagedata r:id="rId11" o:title=""/>
          </v:shape>
        </w:pict>
      </w:r>
      <w:r w:rsidRPr="00AF6D24">
        <w:rPr>
          <w:rFonts w:ascii="Comic Sans MS" w:eastAsia="Batang" w:hAnsi="Comic Sans MS"/>
          <w:noProof/>
          <w:sz w:val="24"/>
          <w:szCs w:val="24"/>
          <w:lang w:eastAsia="tr-TR"/>
        </w:rPr>
        <w:pict>
          <v:shape id="Resim 285" o:spid="_x0000_i1035" type="#_x0000_t75" alt="줬썏" style="width:20.25pt;height:20.25pt;visibility:visible">
            <v:imagedata r:id="rId12" o:title=""/>
          </v:shape>
        </w:pict>
      </w:r>
      <w:r w:rsidRPr="00AF6D24">
        <w:rPr>
          <w:rFonts w:ascii="Comic Sans MS" w:eastAsia="Batang" w:hAnsi="Comic Sans MS"/>
          <w:sz w:val="24"/>
          <w:szCs w:val="24"/>
        </w:rPr>
        <w:t xml:space="preserve"> Elektrik tellerinin yazın sarkıp, kışın gerilmesinin nedeni genleşme ve büzülmedir.  </w:t>
      </w:r>
    </w:p>
    <w:p w:rsidR="001E45E5" w:rsidRPr="00AF6D24" w:rsidRDefault="001E45E5" w:rsidP="00052323">
      <w:pPr>
        <w:spacing w:after="0"/>
        <w:rPr>
          <w:rFonts w:ascii="Comic Sans MS" w:eastAsia="Batang" w:hAnsi="Comic Sans MS"/>
          <w:sz w:val="24"/>
          <w:szCs w:val="24"/>
        </w:rPr>
      </w:pPr>
      <w:r w:rsidRPr="00AF6D24">
        <w:rPr>
          <w:rFonts w:ascii="Comic Sans MS" w:eastAsia="Batang" w:hAnsi="Comic Sans MS"/>
          <w:noProof/>
          <w:sz w:val="24"/>
          <w:szCs w:val="24"/>
          <w:lang w:eastAsia="tr-TR"/>
        </w:rPr>
        <w:pict>
          <v:shape id="Resim 250" o:spid="_x0000_i1036" type="#_x0000_t75" alt="뒞썐" style="width:20.25pt;height:22.5pt;visibility:visible">
            <v:imagedata r:id="rId11" o:title=""/>
          </v:shape>
        </w:pict>
      </w:r>
      <w:r w:rsidRPr="00AF6D24">
        <w:rPr>
          <w:rFonts w:ascii="Comic Sans MS" w:eastAsia="Batang" w:hAnsi="Comic Sans MS"/>
          <w:noProof/>
          <w:sz w:val="24"/>
          <w:szCs w:val="24"/>
          <w:lang w:eastAsia="tr-TR"/>
        </w:rPr>
        <w:pict>
          <v:shape id="Resim 251" o:spid="_x0000_i1037" type="#_x0000_t75" alt="줬썏" style="width:20.25pt;height:20.25pt;visibility:visible">
            <v:imagedata r:id="rId12" o:title=""/>
          </v:shape>
        </w:pict>
      </w:r>
      <w:r w:rsidRPr="00AF6D24">
        <w:rPr>
          <w:rFonts w:ascii="Comic Sans MS" w:eastAsia="Batang" w:hAnsi="Comic Sans MS"/>
          <w:sz w:val="24"/>
          <w:szCs w:val="24"/>
        </w:rPr>
        <w:t xml:space="preserve"> Sıcaklıkları eşit olan maddeler arasında ısı alış verişi olmaz.</w:t>
      </w:r>
    </w:p>
    <w:p w:rsidR="001E45E5" w:rsidRDefault="001E45E5" w:rsidP="00C36693">
      <w:pPr>
        <w:spacing w:after="0"/>
        <w:rPr>
          <w:rFonts w:ascii="Comic Sans MS" w:eastAsia="Batang" w:hAnsi="Comic Sans MS"/>
          <w:sz w:val="24"/>
          <w:szCs w:val="24"/>
        </w:rPr>
      </w:pPr>
      <w:r w:rsidRPr="00AF6D24">
        <w:rPr>
          <w:rFonts w:ascii="Comic Sans MS" w:eastAsia="Batang" w:hAnsi="Comic Sans MS"/>
          <w:noProof/>
          <w:sz w:val="24"/>
          <w:szCs w:val="24"/>
          <w:lang w:eastAsia="tr-TR"/>
        </w:rPr>
        <w:pict>
          <v:shape id="Resim 220" o:spid="_x0000_i1038" type="#_x0000_t75" alt="뒞썐" style="width:20.25pt;height:22.5pt;visibility:visible">
            <v:imagedata r:id="rId11" o:title=""/>
          </v:shape>
        </w:pict>
      </w:r>
      <w:r w:rsidRPr="00AF6D24">
        <w:rPr>
          <w:rFonts w:ascii="Comic Sans MS" w:eastAsia="Batang" w:hAnsi="Comic Sans MS"/>
          <w:noProof/>
          <w:sz w:val="24"/>
          <w:szCs w:val="24"/>
          <w:lang w:eastAsia="tr-TR"/>
        </w:rPr>
        <w:pict>
          <v:shape id="Resim 221" o:spid="_x0000_i1039" type="#_x0000_t75" alt="줬썏" style="width:20.25pt;height:20.25pt;visibility:visible">
            <v:imagedata r:id="rId12" o:title=""/>
          </v:shape>
        </w:pict>
      </w:r>
      <w:r w:rsidRPr="00AF6D24">
        <w:rPr>
          <w:rFonts w:ascii="Comic Sans MS" w:eastAsia="Batang" w:hAnsi="Comic Sans MS"/>
          <w:sz w:val="24"/>
          <w:szCs w:val="24"/>
        </w:rPr>
        <w:t xml:space="preserve"> Doğadaki su miktarı buharlaşma nedeniyle zamanla azalır.</w:t>
      </w:r>
    </w:p>
    <w:p w:rsidR="001E45E5" w:rsidRPr="00AF6D24" w:rsidRDefault="001E45E5" w:rsidP="0002407E">
      <w:pPr>
        <w:spacing w:after="0"/>
        <w:rPr>
          <w:rFonts w:ascii="Comic Sans MS" w:eastAsia="Batang" w:hAnsi="Comic Sans MS"/>
          <w:sz w:val="24"/>
          <w:szCs w:val="24"/>
        </w:rPr>
      </w:pPr>
      <w:r w:rsidRPr="00AF6D24">
        <w:rPr>
          <w:rFonts w:ascii="Comic Sans MS" w:eastAsia="Batang" w:hAnsi="Comic Sans MS"/>
          <w:noProof/>
          <w:sz w:val="24"/>
          <w:szCs w:val="24"/>
          <w:lang w:eastAsia="tr-TR"/>
        </w:rPr>
        <w:pict>
          <v:shape id="Resim 310" o:spid="_x0000_i1040" type="#_x0000_t75" alt="뒞썐" style="width:20.25pt;height:22.5pt;visibility:visible">
            <v:imagedata r:id="rId11" o:title=""/>
          </v:shape>
        </w:pict>
      </w:r>
      <w:r w:rsidRPr="00AF6D24">
        <w:rPr>
          <w:rFonts w:ascii="Comic Sans MS" w:eastAsia="Batang" w:hAnsi="Comic Sans MS"/>
          <w:noProof/>
          <w:sz w:val="24"/>
          <w:szCs w:val="24"/>
          <w:lang w:eastAsia="tr-TR"/>
        </w:rPr>
        <w:pict>
          <v:shape id="Resim 311" o:spid="_x0000_i1041" type="#_x0000_t75" alt="줬썏" style="width:20.25pt;height:20.25pt;visibility:visible">
            <v:imagedata r:id="rId12" o:title=""/>
          </v:shape>
        </w:pict>
      </w:r>
      <w:r w:rsidRPr="00AF6D24">
        <w:rPr>
          <w:rFonts w:ascii="Comic Sans MS" w:eastAsia="Batang" w:hAnsi="Comic Sans MS"/>
          <w:sz w:val="24"/>
          <w:szCs w:val="24"/>
        </w:rPr>
        <w:t xml:space="preserve"> Buharlaşma sadece sıcak havalarda olur.</w:t>
      </w:r>
    </w:p>
    <w:p w:rsidR="001E45E5" w:rsidRPr="00AF6D24" w:rsidRDefault="001E45E5" w:rsidP="0002407E">
      <w:pPr>
        <w:spacing w:after="0"/>
        <w:rPr>
          <w:rFonts w:ascii="Comic Sans MS" w:eastAsia="Batang" w:hAnsi="Comic Sans MS"/>
          <w:sz w:val="24"/>
          <w:szCs w:val="24"/>
        </w:rPr>
      </w:pPr>
      <w:r w:rsidRPr="00AF6D24">
        <w:rPr>
          <w:rFonts w:ascii="Comic Sans MS" w:eastAsia="Batang" w:hAnsi="Comic Sans MS"/>
          <w:noProof/>
          <w:sz w:val="24"/>
          <w:szCs w:val="24"/>
          <w:lang w:eastAsia="tr-TR"/>
        </w:rPr>
        <w:pict>
          <v:shape id="Resim 324" o:spid="_x0000_i1042" type="#_x0000_t75" alt="뒞썐" style="width:20.25pt;height:22.5pt;visibility:visible">
            <v:imagedata r:id="rId11" o:title=""/>
          </v:shape>
        </w:pict>
      </w:r>
      <w:r w:rsidRPr="00AF6D24">
        <w:rPr>
          <w:rFonts w:ascii="Comic Sans MS" w:eastAsia="Batang" w:hAnsi="Comic Sans MS"/>
          <w:noProof/>
          <w:sz w:val="24"/>
          <w:szCs w:val="24"/>
          <w:lang w:eastAsia="tr-TR"/>
        </w:rPr>
        <w:pict>
          <v:shape id="Resim 325" o:spid="_x0000_i1043" type="#_x0000_t75" alt="줬썏" style="width:20.25pt;height:20.25pt;visibility:visible">
            <v:imagedata r:id="rId12" o:title=""/>
          </v:shape>
        </w:pict>
      </w:r>
      <w:r w:rsidRPr="00AF6D24">
        <w:rPr>
          <w:rFonts w:ascii="Comic Sans MS" w:eastAsia="Batang" w:hAnsi="Comic Sans MS"/>
          <w:sz w:val="24"/>
          <w:szCs w:val="24"/>
        </w:rPr>
        <w:t xml:space="preserve"> Sıvı hâldeki bir maddenin ısı vererek katı hâle geçmesi donmadır.</w:t>
      </w:r>
    </w:p>
    <w:p w:rsidR="001E45E5" w:rsidRDefault="001E45E5" w:rsidP="00605A8D">
      <w:pPr>
        <w:tabs>
          <w:tab w:val="left" w:pos="1170"/>
        </w:tabs>
        <w:spacing w:after="0"/>
        <w:rPr>
          <w:rFonts w:ascii="Comic Sans MS" w:hAnsi="Comic Sans MS"/>
          <w:sz w:val="24"/>
          <w:szCs w:val="24"/>
        </w:rPr>
      </w:pPr>
      <w:r>
        <w:rPr>
          <w:noProof/>
          <w:lang w:eastAsia="tr-TR"/>
        </w:rPr>
        <w:pict>
          <v:shape id="Resim 14" o:spid="_x0000_s1067" type="#_x0000_t75" style="position:absolute;margin-left:0;margin-top:-166.05pt;width:536.25pt;height:270pt;z-index:251667456;visibility:visible">
            <v:imagedata r:id="rId13" o:title="" cropbottom="1304f"/>
          </v:shape>
        </w:pict>
      </w:r>
      <w:r>
        <w:rPr>
          <w:rFonts w:ascii="Comic Sans MS" w:hAnsi="Comic Sans MS"/>
          <w:sz w:val="24"/>
          <w:szCs w:val="24"/>
        </w:rPr>
        <w:t>10. soru ( 10 p )</w:t>
      </w: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p>
    <w:p w:rsidR="001E45E5" w:rsidRPr="00AF6D24" w:rsidRDefault="001E45E5" w:rsidP="00605A8D">
      <w:pPr>
        <w:tabs>
          <w:tab w:val="left" w:pos="1170"/>
        </w:tabs>
        <w:spacing w:after="0"/>
        <w:rPr>
          <w:rFonts w:ascii="Comic Sans MS" w:hAnsi="Comic Sans MS"/>
          <w:sz w:val="24"/>
          <w:szCs w:val="24"/>
        </w:rPr>
      </w:pPr>
    </w:p>
    <w:sectPr w:rsidR="001E45E5" w:rsidRPr="00AF6D24" w:rsidSect="0002407E">
      <w:pgSz w:w="11906" w:h="16838"/>
      <w:pgMar w:top="720" w:right="720" w:bottom="720" w:left="720" w:header="708" w:footer="708" w:gutter="0"/>
      <w:pgBorders w:offsetFrom="page">
        <w:top w:val="pushPinNote1" w:sz="30" w:space="20" w:color="auto"/>
        <w:left w:val="pushPinNote1" w:sz="30" w:space="20" w:color="auto"/>
        <w:bottom w:val="pushPinNote1" w:sz="30" w:space="20" w:color="auto"/>
        <w:right w:val="pushPinNote1" w:sz="30" w:space="20"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5E5" w:rsidRDefault="001E45E5" w:rsidP="000D2E6B">
      <w:pPr>
        <w:spacing w:after="0" w:line="240" w:lineRule="auto"/>
      </w:pPr>
      <w:r>
        <w:separator/>
      </w:r>
    </w:p>
  </w:endnote>
  <w:endnote w:type="continuationSeparator" w:id="0">
    <w:p w:rsidR="001E45E5" w:rsidRDefault="001E45E5" w:rsidP="000D2E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Batang">
    <w:altName w:val="©öUAA"/>
    <w:panose1 w:val="02030600000101010101"/>
    <w:charset w:val="81"/>
    <w:family w:val="auto"/>
    <w:notTrueType/>
    <w:pitch w:val="fixed"/>
    <w:sig w:usb0="00000001" w:usb1="09060000" w:usb2="00000010" w:usb3="00000000" w:csb0="00080000" w:csb1="00000000"/>
  </w:font>
  <w:font w:name="Aharoni">
    <w:panose1 w:val="00000000000000000000"/>
    <w:charset w:val="B1"/>
    <w:family w:val="auto"/>
    <w:notTrueType/>
    <w:pitch w:val="variable"/>
    <w:sig w:usb0="00000801" w:usb1="00000000" w:usb2="00000000" w:usb3="00000000" w:csb0="00000020" w:csb1="00000000"/>
  </w:font>
  <w:font w:name="Hand writing Mutlu">
    <w:panose1 w:val="00002100000000000000"/>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5E5" w:rsidRDefault="001E45E5" w:rsidP="000D2E6B">
      <w:pPr>
        <w:spacing w:after="0" w:line="240" w:lineRule="auto"/>
      </w:pPr>
      <w:r>
        <w:separator/>
      </w:r>
    </w:p>
  </w:footnote>
  <w:footnote w:type="continuationSeparator" w:id="0">
    <w:p w:rsidR="001E45E5" w:rsidRDefault="001E45E5" w:rsidP="000D2E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D163C"/>
    <w:multiLevelType w:val="hybridMultilevel"/>
    <w:tmpl w:val="9752B50A"/>
    <w:lvl w:ilvl="0" w:tplc="D97A970E">
      <w:start w:val="1"/>
      <w:numFmt w:val="lowerLetter"/>
      <w:lvlText w:val="%1."/>
      <w:lvlJc w:val="left"/>
      <w:pPr>
        <w:ind w:left="786"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5BDB"/>
    <w:rsid w:val="00000CAE"/>
    <w:rsid w:val="00001AF2"/>
    <w:rsid w:val="0000347F"/>
    <w:rsid w:val="00003E0E"/>
    <w:rsid w:val="000060AC"/>
    <w:rsid w:val="000061EC"/>
    <w:rsid w:val="0000678D"/>
    <w:rsid w:val="00006F02"/>
    <w:rsid w:val="000108BF"/>
    <w:rsid w:val="00010E91"/>
    <w:rsid w:val="00012C37"/>
    <w:rsid w:val="000133A0"/>
    <w:rsid w:val="00013B34"/>
    <w:rsid w:val="000143A5"/>
    <w:rsid w:val="000165F7"/>
    <w:rsid w:val="0001778D"/>
    <w:rsid w:val="00017C06"/>
    <w:rsid w:val="000202A6"/>
    <w:rsid w:val="00020D1B"/>
    <w:rsid w:val="00020EE8"/>
    <w:rsid w:val="000215A3"/>
    <w:rsid w:val="00022751"/>
    <w:rsid w:val="0002407E"/>
    <w:rsid w:val="000261C0"/>
    <w:rsid w:val="000265ED"/>
    <w:rsid w:val="00027FBB"/>
    <w:rsid w:val="000300B1"/>
    <w:rsid w:val="00031F67"/>
    <w:rsid w:val="00034449"/>
    <w:rsid w:val="00034FE1"/>
    <w:rsid w:val="00035A9F"/>
    <w:rsid w:val="00037935"/>
    <w:rsid w:val="000411F6"/>
    <w:rsid w:val="00046208"/>
    <w:rsid w:val="000501F8"/>
    <w:rsid w:val="00052323"/>
    <w:rsid w:val="00054997"/>
    <w:rsid w:val="00057BA9"/>
    <w:rsid w:val="000601B6"/>
    <w:rsid w:val="000647F0"/>
    <w:rsid w:val="000648AF"/>
    <w:rsid w:val="00064CBA"/>
    <w:rsid w:val="00066091"/>
    <w:rsid w:val="000677D3"/>
    <w:rsid w:val="00067BD3"/>
    <w:rsid w:val="00071713"/>
    <w:rsid w:val="00071906"/>
    <w:rsid w:val="000739D4"/>
    <w:rsid w:val="0007572E"/>
    <w:rsid w:val="0007759C"/>
    <w:rsid w:val="00077F73"/>
    <w:rsid w:val="00080AEC"/>
    <w:rsid w:val="00085E99"/>
    <w:rsid w:val="00092CAD"/>
    <w:rsid w:val="00092CF8"/>
    <w:rsid w:val="00093D1E"/>
    <w:rsid w:val="00094B39"/>
    <w:rsid w:val="00095413"/>
    <w:rsid w:val="000960F7"/>
    <w:rsid w:val="00096BA0"/>
    <w:rsid w:val="000A0BB1"/>
    <w:rsid w:val="000A1FC7"/>
    <w:rsid w:val="000A6961"/>
    <w:rsid w:val="000A6EBD"/>
    <w:rsid w:val="000A773F"/>
    <w:rsid w:val="000B48D0"/>
    <w:rsid w:val="000B5805"/>
    <w:rsid w:val="000B5E11"/>
    <w:rsid w:val="000B6FA7"/>
    <w:rsid w:val="000B794E"/>
    <w:rsid w:val="000C2043"/>
    <w:rsid w:val="000C3B82"/>
    <w:rsid w:val="000C3BA8"/>
    <w:rsid w:val="000C5225"/>
    <w:rsid w:val="000C71B6"/>
    <w:rsid w:val="000D15A2"/>
    <w:rsid w:val="000D2E6B"/>
    <w:rsid w:val="000D631C"/>
    <w:rsid w:val="000E05A0"/>
    <w:rsid w:val="000E3D6D"/>
    <w:rsid w:val="000E65C7"/>
    <w:rsid w:val="000E6E38"/>
    <w:rsid w:val="000E6E43"/>
    <w:rsid w:val="000F50D3"/>
    <w:rsid w:val="000F50DC"/>
    <w:rsid w:val="000F62BA"/>
    <w:rsid w:val="000F6597"/>
    <w:rsid w:val="000F6832"/>
    <w:rsid w:val="000F7480"/>
    <w:rsid w:val="001018E2"/>
    <w:rsid w:val="00102299"/>
    <w:rsid w:val="00102B06"/>
    <w:rsid w:val="00102B7F"/>
    <w:rsid w:val="0010327F"/>
    <w:rsid w:val="00103B90"/>
    <w:rsid w:val="00104FB7"/>
    <w:rsid w:val="00112FC9"/>
    <w:rsid w:val="00114683"/>
    <w:rsid w:val="001158A9"/>
    <w:rsid w:val="0011629A"/>
    <w:rsid w:val="001163C0"/>
    <w:rsid w:val="00116DCE"/>
    <w:rsid w:val="00121F67"/>
    <w:rsid w:val="00123A38"/>
    <w:rsid w:val="00123E05"/>
    <w:rsid w:val="001277EB"/>
    <w:rsid w:val="001320F9"/>
    <w:rsid w:val="0013257E"/>
    <w:rsid w:val="001325B7"/>
    <w:rsid w:val="001328C7"/>
    <w:rsid w:val="00132F1E"/>
    <w:rsid w:val="00135A5D"/>
    <w:rsid w:val="001419A2"/>
    <w:rsid w:val="00143587"/>
    <w:rsid w:val="00143E45"/>
    <w:rsid w:val="001440BF"/>
    <w:rsid w:val="00144841"/>
    <w:rsid w:val="001449E1"/>
    <w:rsid w:val="00145FA7"/>
    <w:rsid w:val="00151DE7"/>
    <w:rsid w:val="001526BE"/>
    <w:rsid w:val="0015535C"/>
    <w:rsid w:val="001559B5"/>
    <w:rsid w:val="00156321"/>
    <w:rsid w:val="00156395"/>
    <w:rsid w:val="00156821"/>
    <w:rsid w:val="00157A3C"/>
    <w:rsid w:val="00161C9F"/>
    <w:rsid w:val="00161DF4"/>
    <w:rsid w:val="00163C3E"/>
    <w:rsid w:val="00166C52"/>
    <w:rsid w:val="00171E9F"/>
    <w:rsid w:val="00172DD7"/>
    <w:rsid w:val="00173957"/>
    <w:rsid w:val="00174640"/>
    <w:rsid w:val="001767F6"/>
    <w:rsid w:val="00177FDD"/>
    <w:rsid w:val="00181E07"/>
    <w:rsid w:val="00183757"/>
    <w:rsid w:val="00185A17"/>
    <w:rsid w:val="00186070"/>
    <w:rsid w:val="00190E91"/>
    <w:rsid w:val="001911B1"/>
    <w:rsid w:val="001917DD"/>
    <w:rsid w:val="00191C2F"/>
    <w:rsid w:val="00191F5B"/>
    <w:rsid w:val="001950AA"/>
    <w:rsid w:val="00196E74"/>
    <w:rsid w:val="001A52F0"/>
    <w:rsid w:val="001A760B"/>
    <w:rsid w:val="001B2D53"/>
    <w:rsid w:val="001B4476"/>
    <w:rsid w:val="001B7734"/>
    <w:rsid w:val="001C0B13"/>
    <w:rsid w:val="001C3511"/>
    <w:rsid w:val="001C40D0"/>
    <w:rsid w:val="001C54FC"/>
    <w:rsid w:val="001D2077"/>
    <w:rsid w:val="001D2F85"/>
    <w:rsid w:val="001D5124"/>
    <w:rsid w:val="001D5481"/>
    <w:rsid w:val="001E357D"/>
    <w:rsid w:val="001E3674"/>
    <w:rsid w:val="001E45E5"/>
    <w:rsid w:val="001F14FE"/>
    <w:rsid w:val="002036AD"/>
    <w:rsid w:val="002040BC"/>
    <w:rsid w:val="00205701"/>
    <w:rsid w:val="002069EE"/>
    <w:rsid w:val="00211B59"/>
    <w:rsid w:val="00211FE8"/>
    <w:rsid w:val="0021294F"/>
    <w:rsid w:val="0021355B"/>
    <w:rsid w:val="00214D33"/>
    <w:rsid w:val="00215233"/>
    <w:rsid w:val="00215E36"/>
    <w:rsid w:val="0021719C"/>
    <w:rsid w:val="00220A0A"/>
    <w:rsid w:val="002221B3"/>
    <w:rsid w:val="002225B6"/>
    <w:rsid w:val="00222759"/>
    <w:rsid w:val="00223084"/>
    <w:rsid w:val="00225298"/>
    <w:rsid w:val="002261E5"/>
    <w:rsid w:val="002374AE"/>
    <w:rsid w:val="00243940"/>
    <w:rsid w:val="002441F7"/>
    <w:rsid w:val="00253C7C"/>
    <w:rsid w:val="00253E75"/>
    <w:rsid w:val="00255B84"/>
    <w:rsid w:val="0025791C"/>
    <w:rsid w:val="002603F4"/>
    <w:rsid w:val="00263A61"/>
    <w:rsid w:val="00263EBE"/>
    <w:rsid w:val="002646A2"/>
    <w:rsid w:val="00264DB6"/>
    <w:rsid w:val="002667CF"/>
    <w:rsid w:val="00267F83"/>
    <w:rsid w:val="0027309B"/>
    <w:rsid w:val="00276250"/>
    <w:rsid w:val="00276605"/>
    <w:rsid w:val="0028000F"/>
    <w:rsid w:val="00281862"/>
    <w:rsid w:val="00283C2B"/>
    <w:rsid w:val="002840BA"/>
    <w:rsid w:val="00286306"/>
    <w:rsid w:val="00287A9F"/>
    <w:rsid w:val="00290814"/>
    <w:rsid w:val="0029217C"/>
    <w:rsid w:val="002928F1"/>
    <w:rsid w:val="00293B54"/>
    <w:rsid w:val="00296313"/>
    <w:rsid w:val="00296B95"/>
    <w:rsid w:val="00297392"/>
    <w:rsid w:val="002977F6"/>
    <w:rsid w:val="002A272C"/>
    <w:rsid w:val="002A49D3"/>
    <w:rsid w:val="002A55A7"/>
    <w:rsid w:val="002A58FD"/>
    <w:rsid w:val="002A6EDE"/>
    <w:rsid w:val="002A7A4E"/>
    <w:rsid w:val="002B0723"/>
    <w:rsid w:val="002B16A7"/>
    <w:rsid w:val="002B1983"/>
    <w:rsid w:val="002B200F"/>
    <w:rsid w:val="002B6821"/>
    <w:rsid w:val="002B7DB9"/>
    <w:rsid w:val="002C247D"/>
    <w:rsid w:val="002C5B5C"/>
    <w:rsid w:val="002C6453"/>
    <w:rsid w:val="002C647A"/>
    <w:rsid w:val="002C6BB1"/>
    <w:rsid w:val="002C6D73"/>
    <w:rsid w:val="002C7318"/>
    <w:rsid w:val="002C7351"/>
    <w:rsid w:val="002C77FC"/>
    <w:rsid w:val="002D0649"/>
    <w:rsid w:val="002D0D1A"/>
    <w:rsid w:val="002D2452"/>
    <w:rsid w:val="002D3FD5"/>
    <w:rsid w:val="002D536D"/>
    <w:rsid w:val="002E0680"/>
    <w:rsid w:val="002E0FC4"/>
    <w:rsid w:val="002E1343"/>
    <w:rsid w:val="002E151E"/>
    <w:rsid w:val="002E30F1"/>
    <w:rsid w:val="002E38C1"/>
    <w:rsid w:val="002E4064"/>
    <w:rsid w:val="002F2CF6"/>
    <w:rsid w:val="002F50AD"/>
    <w:rsid w:val="00306E46"/>
    <w:rsid w:val="003117D8"/>
    <w:rsid w:val="0031314E"/>
    <w:rsid w:val="00316E0B"/>
    <w:rsid w:val="00316F3A"/>
    <w:rsid w:val="00320297"/>
    <w:rsid w:val="0032152B"/>
    <w:rsid w:val="0032230B"/>
    <w:rsid w:val="00325826"/>
    <w:rsid w:val="0032690E"/>
    <w:rsid w:val="003306B5"/>
    <w:rsid w:val="00331463"/>
    <w:rsid w:val="00332274"/>
    <w:rsid w:val="0033348B"/>
    <w:rsid w:val="003336A1"/>
    <w:rsid w:val="00342215"/>
    <w:rsid w:val="00343682"/>
    <w:rsid w:val="00345A99"/>
    <w:rsid w:val="00350CAC"/>
    <w:rsid w:val="00351012"/>
    <w:rsid w:val="003620C8"/>
    <w:rsid w:val="0036277E"/>
    <w:rsid w:val="00363F8A"/>
    <w:rsid w:val="00370521"/>
    <w:rsid w:val="00372E24"/>
    <w:rsid w:val="00377843"/>
    <w:rsid w:val="003801B7"/>
    <w:rsid w:val="00381FE2"/>
    <w:rsid w:val="0038214A"/>
    <w:rsid w:val="00384877"/>
    <w:rsid w:val="00386037"/>
    <w:rsid w:val="00386D1A"/>
    <w:rsid w:val="003947AB"/>
    <w:rsid w:val="003A13EA"/>
    <w:rsid w:val="003A3BBA"/>
    <w:rsid w:val="003A3BE0"/>
    <w:rsid w:val="003A79CB"/>
    <w:rsid w:val="003B16F7"/>
    <w:rsid w:val="003C3FA4"/>
    <w:rsid w:val="003C4651"/>
    <w:rsid w:val="003C5208"/>
    <w:rsid w:val="003D1BE3"/>
    <w:rsid w:val="003D2B0D"/>
    <w:rsid w:val="003D2B74"/>
    <w:rsid w:val="003D34D5"/>
    <w:rsid w:val="003D686E"/>
    <w:rsid w:val="003E00F7"/>
    <w:rsid w:val="003E0B30"/>
    <w:rsid w:val="003E1727"/>
    <w:rsid w:val="003E1904"/>
    <w:rsid w:val="003E2D88"/>
    <w:rsid w:val="003E3CAF"/>
    <w:rsid w:val="003E487F"/>
    <w:rsid w:val="003E49FE"/>
    <w:rsid w:val="003E548D"/>
    <w:rsid w:val="003E6542"/>
    <w:rsid w:val="003F217D"/>
    <w:rsid w:val="003F2B39"/>
    <w:rsid w:val="003F3305"/>
    <w:rsid w:val="003F3712"/>
    <w:rsid w:val="00401120"/>
    <w:rsid w:val="00401F56"/>
    <w:rsid w:val="00402769"/>
    <w:rsid w:val="00407378"/>
    <w:rsid w:val="00412639"/>
    <w:rsid w:val="00413B87"/>
    <w:rsid w:val="004144E4"/>
    <w:rsid w:val="00416E1A"/>
    <w:rsid w:val="00417B1E"/>
    <w:rsid w:val="00417ED5"/>
    <w:rsid w:val="00421AA6"/>
    <w:rsid w:val="00424445"/>
    <w:rsid w:val="0042634B"/>
    <w:rsid w:val="00426C28"/>
    <w:rsid w:val="00430D48"/>
    <w:rsid w:val="00435396"/>
    <w:rsid w:val="00441615"/>
    <w:rsid w:val="0044458E"/>
    <w:rsid w:val="004449C0"/>
    <w:rsid w:val="004449CB"/>
    <w:rsid w:val="004545AD"/>
    <w:rsid w:val="004551D8"/>
    <w:rsid w:val="00460838"/>
    <w:rsid w:val="00461738"/>
    <w:rsid w:val="004637C8"/>
    <w:rsid w:val="0046520C"/>
    <w:rsid w:val="0046537A"/>
    <w:rsid w:val="004653D3"/>
    <w:rsid w:val="00465570"/>
    <w:rsid w:val="004669CF"/>
    <w:rsid w:val="00471DC7"/>
    <w:rsid w:val="004729A6"/>
    <w:rsid w:val="0047497B"/>
    <w:rsid w:val="00476083"/>
    <w:rsid w:val="0048023C"/>
    <w:rsid w:val="00480AAB"/>
    <w:rsid w:val="00481639"/>
    <w:rsid w:val="00481A42"/>
    <w:rsid w:val="0048427A"/>
    <w:rsid w:val="00484720"/>
    <w:rsid w:val="00486034"/>
    <w:rsid w:val="004870DD"/>
    <w:rsid w:val="004903A3"/>
    <w:rsid w:val="00490CC1"/>
    <w:rsid w:val="004929CE"/>
    <w:rsid w:val="00492B19"/>
    <w:rsid w:val="004963A2"/>
    <w:rsid w:val="00496920"/>
    <w:rsid w:val="004A118F"/>
    <w:rsid w:val="004A37FC"/>
    <w:rsid w:val="004A43C3"/>
    <w:rsid w:val="004A5180"/>
    <w:rsid w:val="004B0755"/>
    <w:rsid w:val="004B144E"/>
    <w:rsid w:val="004B210F"/>
    <w:rsid w:val="004B5E54"/>
    <w:rsid w:val="004B688D"/>
    <w:rsid w:val="004C1500"/>
    <w:rsid w:val="004C2189"/>
    <w:rsid w:val="004C4239"/>
    <w:rsid w:val="004C4DE1"/>
    <w:rsid w:val="004C4F21"/>
    <w:rsid w:val="004C5CBD"/>
    <w:rsid w:val="004C6DFC"/>
    <w:rsid w:val="004C7202"/>
    <w:rsid w:val="004C75B9"/>
    <w:rsid w:val="004D18A5"/>
    <w:rsid w:val="004D50BA"/>
    <w:rsid w:val="004D54D0"/>
    <w:rsid w:val="004D619B"/>
    <w:rsid w:val="004D6F48"/>
    <w:rsid w:val="004D7B76"/>
    <w:rsid w:val="004E04AB"/>
    <w:rsid w:val="004E26CB"/>
    <w:rsid w:val="004E3441"/>
    <w:rsid w:val="004E5EE8"/>
    <w:rsid w:val="004F21C0"/>
    <w:rsid w:val="004F23F2"/>
    <w:rsid w:val="004F5183"/>
    <w:rsid w:val="004F5519"/>
    <w:rsid w:val="004F6159"/>
    <w:rsid w:val="004F6AF7"/>
    <w:rsid w:val="004F7A68"/>
    <w:rsid w:val="00501545"/>
    <w:rsid w:val="00502236"/>
    <w:rsid w:val="00506602"/>
    <w:rsid w:val="00512147"/>
    <w:rsid w:val="0051273B"/>
    <w:rsid w:val="005128D9"/>
    <w:rsid w:val="00515805"/>
    <w:rsid w:val="005158DA"/>
    <w:rsid w:val="00515CE0"/>
    <w:rsid w:val="00521B30"/>
    <w:rsid w:val="00522230"/>
    <w:rsid w:val="005314D6"/>
    <w:rsid w:val="00533E03"/>
    <w:rsid w:val="00536613"/>
    <w:rsid w:val="005378A4"/>
    <w:rsid w:val="00545591"/>
    <w:rsid w:val="00545BED"/>
    <w:rsid w:val="00545C20"/>
    <w:rsid w:val="00547789"/>
    <w:rsid w:val="00547C54"/>
    <w:rsid w:val="00547CEA"/>
    <w:rsid w:val="00553DE3"/>
    <w:rsid w:val="00556E9A"/>
    <w:rsid w:val="00562A74"/>
    <w:rsid w:val="005648F6"/>
    <w:rsid w:val="00564F3B"/>
    <w:rsid w:val="00566767"/>
    <w:rsid w:val="00567490"/>
    <w:rsid w:val="005703F8"/>
    <w:rsid w:val="005712A7"/>
    <w:rsid w:val="00571F68"/>
    <w:rsid w:val="00572494"/>
    <w:rsid w:val="00573683"/>
    <w:rsid w:val="00573981"/>
    <w:rsid w:val="00580D89"/>
    <w:rsid w:val="00582742"/>
    <w:rsid w:val="00582983"/>
    <w:rsid w:val="005829CF"/>
    <w:rsid w:val="00585F98"/>
    <w:rsid w:val="00586EA1"/>
    <w:rsid w:val="00591C11"/>
    <w:rsid w:val="00593FB5"/>
    <w:rsid w:val="00594A2C"/>
    <w:rsid w:val="005958E1"/>
    <w:rsid w:val="00595F30"/>
    <w:rsid w:val="00596E09"/>
    <w:rsid w:val="005978D8"/>
    <w:rsid w:val="005A078F"/>
    <w:rsid w:val="005A1610"/>
    <w:rsid w:val="005A218C"/>
    <w:rsid w:val="005A3B50"/>
    <w:rsid w:val="005A3CFF"/>
    <w:rsid w:val="005A4910"/>
    <w:rsid w:val="005A6126"/>
    <w:rsid w:val="005A66F6"/>
    <w:rsid w:val="005A7A78"/>
    <w:rsid w:val="005B07F9"/>
    <w:rsid w:val="005B1C0C"/>
    <w:rsid w:val="005B21A2"/>
    <w:rsid w:val="005B26E9"/>
    <w:rsid w:val="005B3C4A"/>
    <w:rsid w:val="005B550B"/>
    <w:rsid w:val="005B5B12"/>
    <w:rsid w:val="005B5B23"/>
    <w:rsid w:val="005C23E9"/>
    <w:rsid w:val="005C247E"/>
    <w:rsid w:val="005C24FD"/>
    <w:rsid w:val="005C28F0"/>
    <w:rsid w:val="005C2938"/>
    <w:rsid w:val="005C38B4"/>
    <w:rsid w:val="005C44FD"/>
    <w:rsid w:val="005C63AF"/>
    <w:rsid w:val="005C7555"/>
    <w:rsid w:val="005C76C7"/>
    <w:rsid w:val="005D1330"/>
    <w:rsid w:val="005D3887"/>
    <w:rsid w:val="005D45F2"/>
    <w:rsid w:val="005D4E68"/>
    <w:rsid w:val="005D4E7E"/>
    <w:rsid w:val="005D603B"/>
    <w:rsid w:val="005E1023"/>
    <w:rsid w:val="005E2237"/>
    <w:rsid w:val="005E2479"/>
    <w:rsid w:val="005E28E0"/>
    <w:rsid w:val="005F113D"/>
    <w:rsid w:val="005F150C"/>
    <w:rsid w:val="005F1E01"/>
    <w:rsid w:val="005F26A0"/>
    <w:rsid w:val="005F280B"/>
    <w:rsid w:val="005F3D1C"/>
    <w:rsid w:val="005F5AAF"/>
    <w:rsid w:val="005F5B69"/>
    <w:rsid w:val="005F6869"/>
    <w:rsid w:val="005F6E79"/>
    <w:rsid w:val="006006F3"/>
    <w:rsid w:val="00602486"/>
    <w:rsid w:val="00602B49"/>
    <w:rsid w:val="00604DA0"/>
    <w:rsid w:val="00605A8D"/>
    <w:rsid w:val="00606BA3"/>
    <w:rsid w:val="00607CE2"/>
    <w:rsid w:val="00607F56"/>
    <w:rsid w:val="00614F65"/>
    <w:rsid w:val="00615434"/>
    <w:rsid w:val="00615AB8"/>
    <w:rsid w:val="0061679A"/>
    <w:rsid w:val="00620E61"/>
    <w:rsid w:val="00623EF0"/>
    <w:rsid w:val="00623FDF"/>
    <w:rsid w:val="006242CE"/>
    <w:rsid w:val="00625AA9"/>
    <w:rsid w:val="00626AD4"/>
    <w:rsid w:val="00631A0B"/>
    <w:rsid w:val="00631DE1"/>
    <w:rsid w:val="00632A28"/>
    <w:rsid w:val="006340E2"/>
    <w:rsid w:val="00635649"/>
    <w:rsid w:val="00637219"/>
    <w:rsid w:val="00640BA0"/>
    <w:rsid w:val="00640EBE"/>
    <w:rsid w:val="00641E8A"/>
    <w:rsid w:val="00643A82"/>
    <w:rsid w:val="00643EA3"/>
    <w:rsid w:val="006446A2"/>
    <w:rsid w:val="006448BF"/>
    <w:rsid w:val="00647064"/>
    <w:rsid w:val="00650E96"/>
    <w:rsid w:val="00653264"/>
    <w:rsid w:val="00654302"/>
    <w:rsid w:val="00654518"/>
    <w:rsid w:val="00654A8A"/>
    <w:rsid w:val="00655C5B"/>
    <w:rsid w:val="00655CAE"/>
    <w:rsid w:val="0065678E"/>
    <w:rsid w:val="006573C6"/>
    <w:rsid w:val="00660A3D"/>
    <w:rsid w:val="00662B09"/>
    <w:rsid w:val="00664D4C"/>
    <w:rsid w:val="006666FC"/>
    <w:rsid w:val="00670AEA"/>
    <w:rsid w:val="00671FB4"/>
    <w:rsid w:val="00674204"/>
    <w:rsid w:val="00675D03"/>
    <w:rsid w:val="00676A06"/>
    <w:rsid w:val="0067732A"/>
    <w:rsid w:val="00677D5F"/>
    <w:rsid w:val="00680A5F"/>
    <w:rsid w:val="00680C56"/>
    <w:rsid w:val="006838E2"/>
    <w:rsid w:val="00683EC8"/>
    <w:rsid w:val="00684F91"/>
    <w:rsid w:val="00686729"/>
    <w:rsid w:val="00686C27"/>
    <w:rsid w:val="006907A2"/>
    <w:rsid w:val="00694F6C"/>
    <w:rsid w:val="00696038"/>
    <w:rsid w:val="00697380"/>
    <w:rsid w:val="00697B97"/>
    <w:rsid w:val="006A0A69"/>
    <w:rsid w:val="006A0CDA"/>
    <w:rsid w:val="006A1050"/>
    <w:rsid w:val="006A1478"/>
    <w:rsid w:val="006A1730"/>
    <w:rsid w:val="006A46D2"/>
    <w:rsid w:val="006A5C3D"/>
    <w:rsid w:val="006A63BC"/>
    <w:rsid w:val="006B1F3F"/>
    <w:rsid w:val="006B26B0"/>
    <w:rsid w:val="006B32D7"/>
    <w:rsid w:val="006B3F13"/>
    <w:rsid w:val="006B512C"/>
    <w:rsid w:val="006B764A"/>
    <w:rsid w:val="006C0271"/>
    <w:rsid w:val="006C63E5"/>
    <w:rsid w:val="006C68C4"/>
    <w:rsid w:val="006C7A53"/>
    <w:rsid w:val="006D2CB3"/>
    <w:rsid w:val="006D3ACA"/>
    <w:rsid w:val="006D5E22"/>
    <w:rsid w:val="006D6BFA"/>
    <w:rsid w:val="006E1C6E"/>
    <w:rsid w:val="006E3490"/>
    <w:rsid w:val="006E4307"/>
    <w:rsid w:val="006E44B4"/>
    <w:rsid w:val="006E5A59"/>
    <w:rsid w:val="006E667E"/>
    <w:rsid w:val="006F1426"/>
    <w:rsid w:val="006F410B"/>
    <w:rsid w:val="006F5187"/>
    <w:rsid w:val="006F6086"/>
    <w:rsid w:val="006F7236"/>
    <w:rsid w:val="007005EF"/>
    <w:rsid w:val="00700A66"/>
    <w:rsid w:val="00700C1C"/>
    <w:rsid w:val="00701F43"/>
    <w:rsid w:val="00702FF3"/>
    <w:rsid w:val="007059CF"/>
    <w:rsid w:val="00706761"/>
    <w:rsid w:val="00710335"/>
    <w:rsid w:val="00710C9A"/>
    <w:rsid w:val="00711324"/>
    <w:rsid w:val="00711F69"/>
    <w:rsid w:val="00713B05"/>
    <w:rsid w:val="00713BE7"/>
    <w:rsid w:val="007148F7"/>
    <w:rsid w:val="0071519D"/>
    <w:rsid w:val="00720826"/>
    <w:rsid w:val="0072204B"/>
    <w:rsid w:val="00723641"/>
    <w:rsid w:val="0072378D"/>
    <w:rsid w:val="00726141"/>
    <w:rsid w:val="00727DBD"/>
    <w:rsid w:val="00731455"/>
    <w:rsid w:val="00735069"/>
    <w:rsid w:val="0073566C"/>
    <w:rsid w:val="00735CF4"/>
    <w:rsid w:val="0073604E"/>
    <w:rsid w:val="00736C5A"/>
    <w:rsid w:val="0073713A"/>
    <w:rsid w:val="00740B92"/>
    <w:rsid w:val="00741367"/>
    <w:rsid w:val="00742B05"/>
    <w:rsid w:val="0074316C"/>
    <w:rsid w:val="00745F16"/>
    <w:rsid w:val="007517DA"/>
    <w:rsid w:val="00751FE7"/>
    <w:rsid w:val="00753A31"/>
    <w:rsid w:val="00755388"/>
    <w:rsid w:val="007557CB"/>
    <w:rsid w:val="00755BD6"/>
    <w:rsid w:val="00761714"/>
    <w:rsid w:val="00765426"/>
    <w:rsid w:val="00765949"/>
    <w:rsid w:val="007714EF"/>
    <w:rsid w:val="0077239E"/>
    <w:rsid w:val="00772A71"/>
    <w:rsid w:val="00772E23"/>
    <w:rsid w:val="00773307"/>
    <w:rsid w:val="007739DB"/>
    <w:rsid w:val="007757CB"/>
    <w:rsid w:val="007770AC"/>
    <w:rsid w:val="00781868"/>
    <w:rsid w:val="00781D87"/>
    <w:rsid w:val="0078202A"/>
    <w:rsid w:val="0078519B"/>
    <w:rsid w:val="00790703"/>
    <w:rsid w:val="007919D8"/>
    <w:rsid w:val="00793606"/>
    <w:rsid w:val="00794903"/>
    <w:rsid w:val="007953C3"/>
    <w:rsid w:val="00795C38"/>
    <w:rsid w:val="007962C8"/>
    <w:rsid w:val="007962CF"/>
    <w:rsid w:val="00796557"/>
    <w:rsid w:val="0079692F"/>
    <w:rsid w:val="007A307D"/>
    <w:rsid w:val="007A50BF"/>
    <w:rsid w:val="007A66B8"/>
    <w:rsid w:val="007A6985"/>
    <w:rsid w:val="007B0BAB"/>
    <w:rsid w:val="007B4014"/>
    <w:rsid w:val="007B46EF"/>
    <w:rsid w:val="007B64DD"/>
    <w:rsid w:val="007B6E8C"/>
    <w:rsid w:val="007B749E"/>
    <w:rsid w:val="007C0E6A"/>
    <w:rsid w:val="007C3A84"/>
    <w:rsid w:val="007C4293"/>
    <w:rsid w:val="007C61CB"/>
    <w:rsid w:val="007D01A8"/>
    <w:rsid w:val="007D157A"/>
    <w:rsid w:val="007D1E9B"/>
    <w:rsid w:val="007D4318"/>
    <w:rsid w:val="007D6838"/>
    <w:rsid w:val="007D6AA2"/>
    <w:rsid w:val="007D6E10"/>
    <w:rsid w:val="007D75A6"/>
    <w:rsid w:val="007D75EE"/>
    <w:rsid w:val="007D7708"/>
    <w:rsid w:val="007D787C"/>
    <w:rsid w:val="007E31AC"/>
    <w:rsid w:val="007E4552"/>
    <w:rsid w:val="007F0F47"/>
    <w:rsid w:val="007F7AF7"/>
    <w:rsid w:val="00801574"/>
    <w:rsid w:val="0080301A"/>
    <w:rsid w:val="008076BF"/>
    <w:rsid w:val="008117E8"/>
    <w:rsid w:val="00811BB4"/>
    <w:rsid w:val="0081385A"/>
    <w:rsid w:val="008148C2"/>
    <w:rsid w:val="008161E8"/>
    <w:rsid w:val="008217FF"/>
    <w:rsid w:val="00822114"/>
    <w:rsid w:val="008225F9"/>
    <w:rsid w:val="0082486E"/>
    <w:rsid w:val="00824CE7"/>
    <w:rsid w:val="008265CB"/>
    <w:rsid w:val="00826AB4"/>
    <w:rsid w:val="008316B8"/>
    <w:rsid w:val="00832480"/>
    <w:rsid w:val="008326A6"/>
    <w:rsid w:val="008333BD"/>
    <w:rsid w:val="008344AA"/>
    <w:rsid w:val="00834E1B"/>
    <w:rsid w:val="00840874"/>
    <w:rsid w:val="008433F4"/>
    <w:rsid w:val="008434EE"/>
    <w:rsid w:val="00843579"/>
    <w:rsid w:val="0084394C"/>
    <w:rsid w:val="00844EE8"/>
    <w:rsid w:val="0084513C"/>
    <w:rsid w:val="00846A29"/>
    <w:rsid w:val="00846BA0"/>
    <w:rsid w:val="00850574"/>
    <w:rsid w:val="008511FF"/>
    <w:rsid w:val="00851A6E"/>
    <w:rsid w:val="00854934"/>
    <w:rsid w:val="0085529F"/>
    <w:rsid w:val="00856D22"/>
    <w:rsid w:val="00857D24"/>
    <w:rsid w:val="00865A1B"/>
    <w:rsid w:val="00867EBF"/>
    <w:rsid w:val="008724E8"/>
    <w:rsid w:val="00874634"/>
    <w:rsid w:val="0087476B"/>
    <w:rsid w:val="00876C88"/>
    <w:rsid w:val="00877044"/>
    <w:rsid w:val="0088084E"/>
    <w:rsid w:val="00880C88"/>
    <w:rsid w:val="008810D2"/>
    <w:rsid w:val="008817DB"/>
    <w:rsid w:val="00882727"/>
    <w:rsid w:val="008832E7"/>
    <w:rsid w:val="0088331C"/>
    <w:rsid w:val="00883D15"/>
    <w:rsid w:val="0088463E"/>
    <w:rsid w:val="00884B00"/>
    <w:rsid w:val="008852A8"/>
    <w:rsid w:val="00885752"/>
    <w:rsid w:val="0088732E"/>
    <w:rsid w:val="008876B1"/>
    <w:rsid w:val="00887EDD"/>
    <w:rsid w:val="00890236"/>
    <w:rsid w:val="0089181E"/>
    <w:rsid w:val="00892077"/>
    <w:rsid w:val="0089226B"/>
    <w:rsid w:val="00893BC5"/>
    <w:rsid w:val="00893FD0"/>
    <w:rsid w:val="0089458D"/>
    <w:rsid w:val="008961FD"/>
    <w:rsid w:val="008A06CD"/>
    <w:rsid w:val="008A3B69"/>
    <w:rsid w:val="008A5F85"/>
    <w:rsid w:val="008A6308"/>
    <w:rsid w:val="008A727A"/>
    <w:rsid w:val="008B7838"/>
    <w:rsid w:val="008C069F"/>
    <w:rsid w:val="008C2103"/>
    <w:rsid w:val="008C4F7C"/>
    <w:rsid w:val="008C6CE9"/>
    <w:rsid w:val="008D6069"/>
    <w:rsid w:val="008D6145"/>
    <w:rsid w:val="008E0E79"/>
    <w:rsid w:val="008E1B40"/>
    <w:rsid w:val="008E2293"/>
    <w:rsid w:val="008E2317"/>
    <w:rsid w:val="008E4DDA"/>
    <w:rsid w:val="008F039F"/>
    <w:rsid w:val="008F34B0"/>
    <w:rsid w:val="008F3A25"/>
    <w:rsid w:val="008F4292"/>
    <w:rsid w:val="008F6998"/>
    <w:rsid w:val="00903B95"/>
    <w:rsid w:val="00903CCF"/>
    <w:rsid w:val="00903D6E"/>
    <w:rsid w:val="00906219"/>
    <w:rsid w:val="0090650B"/>
    <w:rsid w:val="00906547"/>
    <w:rsid w:val="00906855"/>
    <w:rsid w:val="009075D9"/>
    <w:rsid w:val="0090776C"/>
    <w:rsid w:val="00911C53"/>
    <w:rsid w:val="009123EA"/>
    <w:rsid w:val="0091245C"/>
    <w:rsid w:val="0091398B"/>
    <w:rsid w:val="00917A3B"/>
    <w:rsid w:val="0092019C"/>
    <w:rsid w:val="009255E1"/>
    <w:rsid w:val="009264BF"/>
    <w:rsid w:val="00931C35"/>
    <w:rsid w:val="00934352"/>
    <w:rsid w:val="00935570"/>
    <w:rsid w:val="00937141"/>
    <w:rsid w:val="009426E4"/>
    <w:rsid w:val="00945144"/>
    <w:rsid w:val="00946668"/>
    <w:rsid w:val="00954ABC"/>
    <w:rsid w:val="0095501C"/>
    <w:rsid w:val="00955289"/>
    <w:rsid w:val="00956ABF"/>
    <w:rsid w:val="009571B8"/>
    <w:rsid w:val="00960DD6"/>
    <w:rsid w:val="009622B3"/>
    <w:rsid w:val="00962472"/>
    <w:rsid w:val="009626FA"/>
    <w:rsid w:val="0096319A"/>
    <w:rsid w:val="0096474F"/>
    <w:rsid w:val="00965810"/>
    <w:rsid w:val="009714A3"/>
    <w:rsid w:val="00973B09"/>
    <w:rsid w:val="009773B9"/>
    <w:rsid w:val="0098000E"/>
    <w:rsid w:val="00984607"/>
    <w:rsid w:val="00987CD2"/>
    <w:rsid w:val="00992405"/>
    <w:rsid w:val="00992C42"/>
    <w:rsid w:val="0099433D"/>
    <w:rsid w:val="00995457"/>
    <w:rsid w:val="009960AA"/>
    <w:rsid w:val="009962C7"/>
    <w:rsid w:val="00996403"/>
    <w:rsid w:val="009A1440"/>
    <w:rsid w:val="009A5361"/>
    <w:rsid w:val="009A5EF9"/>
    <w:rsid w:val="009A604D"/>
    <w:rsid w:val="009A79E2"/>
    <w:rsid w:val="009B3FA3"/>
    <w:rsid w:val="009B485D"/>
    <w:rsid w:val="009B49FB"/>
    <w:rsid w:val="009B6304"/>
    <w:rsid w:val="009B780B"/>
    <w:rsid w:val="009C1CDC"/>
    <w:rsid w:val="009C510D"/>
    <w:rsid w:val="009D3676"/>
    <w:rsid w:val="009E0E54"/>
    <w:rsid w:val="009E1B60"/>
    <w:rsid w:val="009E6E4E"/>
    <w:rsid w:val="009F0BD9"/>
    <w:rsid w:val="009F21C8"/>
    <w:rsid w:val="009F25F8"/>
    <w:rsid w:val="009F3EB5"/>
    <w:rsid w:val="009F4C75"/>
    <w:rsid w:val="009F4EB3"/>
    <w:rsid w:val="009F5BBC"/>
    <w:rsid w:val="009F725C"/>
    <w:rsid w:val="009F7456"/>
    <w:rsid w:val="009F756B"/>
    <w:rsid w:val="00A01D6A"/>
    <w:rsid w:val="00A033D3"/>
    <w:rsid w:val="00A06DF9"/>
    <w:rsid w:val="00A23F94"/>
    <w:rsid w:val="00A26E75"/>
    <w:rsid w:val="00A3001F"/>
    <w:rsid w:val="00A3103B"/>
    <w:rsid w:val="00A3187B"/>
    <w:rsid w:val="00A31BE4"/>
    <w:rsid w:val="00A32A68"/>
    <w:rsid w:val="00A352F4"/>
    <w:rsid w:val="00A35FEF"/>
    <w:rsid w:val="00A3767F"/>
    <w:rsid w:val="00A40AE7"/>
    <w:rsid w:val="00A415B7"/>
    <w:rsid w:val="00A42596"/>
    <w:rsid w:val="00A42E8A"/>
    <w:rsid w:val="00A4302E"/>
    <w:rsid w:val="00A44401"/>
    <w:rsid w:val="00A4489A"/>
    <w:rsid w:val="00A46A40"/>
    <w:rsid w:val="00A473D8"/>
    <w:rsid w:val="00A47507"/>
    <w:rsid w:val="00A47619"/>
    <w:rsid w:val="00A50A08"/>
    <w:rsid w:val="00A5105B"/>
    <w:rsid w:val="00A51B4E"/>
    <w:rsid w:val="00A60BCF"/>
    <w:rsid w:val="00A65CD0"/>
    <w:rsid w:val="00A71C10"/>
    <w:rsid w:val="00A72356"/>
    <w:rsid w:val="00A73695"/>
    <w:rsid w:val="00A74254"/>
    <w:rsid w:val="00A77041"/>
    <w:rsid w:val="00A80FD5"/>
    <w:rsid w:val="00A81A83"/>
    <w:rsid w:val="00A8324C"/>
    <w:rsid w:val="00A8694D"/>
    <w:rsid w:val="00A87667"/>
    <w:rsid w:val="00A921FA"/>
    <w:rsid w:val="00A92FCF"/>
    <w:rsid w:val="00A940F1"/>
    <w:rsid w:val="00A94BD1"/>
    <w:rsid w:val="00A968A9"/>
    <w:rsid w:val="00AA1029"/>
    <w:rsid w:val="00AA1362"/>
    <w:rsid w:val="00AA35AA"/>
    <w:rsid w:val="00AA41A1"/>
    <w:rsid w:val="00AA60EC"/>
    <w:rsid w:val="00AB4ED8"/>
    <w:rsid w:val="00AB7701"/>
    <w:rsid w:val="00AB773E"/>
    <w:rsid w:val="00AB7AA1"/>
    <w:rsid w:val="00AB7BCA"/>
    <w:rsid w:val="00AC01D7"/>
    <w:rsid w:val="00AC10B5"/>
    <w:rsid w:val="00AC1FB2"/>
    <w:rsid w:val="00AC327D"/>
    <w:rsid w:val="00AC6AA5"/>
    <w:rsid w:val="00AC775C"/>
    <w:rsid w:val="00AD1633"/>
    <w:rsid w:val="00AD2522"/>
    <w:rsid w:val="00AD76DD"/>
    <w:rsid w:val="00AE35DC"/>
    <w:rsid w:val="00AE46BF"/>
    <w:rsid w:val="00AE4B4D"/>
    <w:rsid w:val="00AF26A2"/>
    <w:rsid w:val="00AF38E4"/>
    <w:rsid w:val="00AF5222"/>
    <w:rsid w:val="00AF5CB4"/>
    <w:rsid w:val="00AF6830"/>
    <w:rsid w:val="00AF6927"/>
    <w:rsid w:val="00AF6D24"/>
    <w:rsid w:val="00B00EA8"/>
    <w:rsid w:val="00B0107C"/>
    <w:rsid w:val="00B02567"/>
    <w:rsid w:val="00B02B50"/>
    <w:rsid w:val="00B03B36"/>
    <w:rsid w:val="00B06654"/>
    <w:rsid w:val="00B12FAC"/>
    <w:rsid w:val="00B137F7"/>
    <w:rsid w:val="00B139BC"/>
    <w:rsid w:val="00B159B4"/>
    <w:rsid w:val="00B15DA9"/>
    <w:rsid w:val="00B167CA"/>
    <w:rsid w:val="00B17058"/>
    <w:rsid w:val="00B17BB5"/>
    <w:rsid w:val="00B20103"/>
    <w:rsid w:val="00B23AA9"/>
    <w:rsid w:val="00B251B2"/>
    <w:rsid w:val="00B262A6"/>
    <w:rsid w:val="00B31C9B"/>
    <w:rsid w:val="00B3205E"/>
    <w:rsid w:val="00B3408A"/>
    <w:rsid w:val="00B36296"/>
    <w:rsid w:val="00B377AF"/>
    <w:rsid w:val="00B40FC3"/>
    <w:rsid w:val="00B421D8"/>
    <w:rsid w:val="00B42D2F"/>
    <w:rsid w:val="00B44C81"/>
    <w:rsid w:val="00B50E73"/>
    <w:rsid w:val="00B51021"/>
    <w:rsid w:val="00B52456"/>
    <w:rsid w:val="00B5257D"/>
    <w:rsid w:val="00B529E9"/>
    <w:rsid w:val="00B53A27"/>
    <w:rsid w:val="00B544D4"/>
    <w:rsid w:val="00B547C5"/>
    <w:rsid w:val="00B54DA3"/>
    <w:rsid w:val="00B55BD3"/>
    <w:rsid w:val="00B56FAD"/>
    <w:rsid w:val="00B6064F"/>
    <w:rsid w:val="00B607DE"/>
    <w:rsid w:val="00B61B21"/>
    <w:rsid w:val="00B633E1"/>
    <w:rsid w:val="00B63541"/>
    <w:rsid w:val="00B639A2"/>
    <w:rsid w:val="00B63A9A"/>
    <w:rsid w:val="00B648F4"/>
    <w:rsid w:val="00B67EE2"/>
    <w:rsid w:val="00B70451"/>
    <w:rsid w:val="00B70C74"/>
    <w:rsid w:val="00B72396"/>
    <w:rsid w:val="00B73B09"/>
    <w:rsid w:val="00B74C70"/>
    <w:rsid w:val="00B76151"/>
    <w:rsid w:val="00B76851"/>
    <w:rsid w:val="00B76980"/>
    <w:rsid w:val="00B810AB"/>
    <w:rsid w:val="00B81B7A"/>
    <w:rsid w:val="00B8509F"/>
    <w:rsid w:val="00B85559"/>
    <w:rsid w:val="00B85F14"/>
    <w:rsid w:val="00B876A7"/>
    <w:rsid w:val="00B90C1E"/>
    <w:rsid w:val="00B93192"/>
    <w:rsid w:val="00B93AA3"/>
    <w:rsid w:val="00B9479C"/>
    <w:rsid w:val="00BA0D54"/>
    <w:rsid w:val="00BA3FE1"/>
    <w:rsid w:val="00BA56FA"/>
    <w:rsid w:val="00BA5BAE"/>
    <w:rsid w:val="00BB0440"/>
    <w:rsid w:val="00BB0821"/>
    <w:rsid w:val="00BB1AAC"/>
    <w:rsid w:val="00BB25C3"/>
    <w:rsid w:val="00BB6633"/>
    <w:rsid w:val="00BB7059"/>
    <w:rsid w:val="00BB708A"/>
    <w:rsid w:val="00BC1F2A"/>
    <w:rsid w:val="00BC75D4"/>
    <w:rsid w:val="00BC7FA5"/>
    <w:rsid w:val="00BD2513"/>
    <w:rsid w:val="00BD4AE4"/>
    <w:rsid w:val="00BE0111"/>
    <w:rsid w:val="00BE1AE0"/>
    <w:rsid w:val="00BE22ED"/>
    <w:rsid w:val="00BE2863"/>
    <w:rsid w:val="00BE51A6"/>
    <w:rsid w:val="00BE5784"/>
    <w:rsid w:val="00BE582E"/>
    <w:rsid w:val="00BE7EB9"/>
    <w:rsid w:val="00BF02C5"/>
    <w:rsid w:val="00BF051F"/>
    <w:rsid w:val="00BF18E3"/>
    <w:rsid w:val="00BF21A5"/>
    <w:rsid w:val="00BF2282"/>
    <w:rsid w:val="00BF401F"/>
    <w:rsid w:val="00BF6D12"/>
    <w:rsid w:val="00BF77DD"/>
    <w:rsid w:val="00C0046D"/>
    <w:rsid w:val="00C02A82"/>
    <w:rsid w:val="00C066BF"/>
    <w:rsid w:val="00C07868"/>
    <w:rsid w:val="00C119F6"/>
    <w:rsid w:val="00C11B40"/>
    <w:rsid w:val="00C11F10"/>
    <w:rsid w:val="00C155EF"/>
    <w:rsid w:val="00C15E6F"/>
    <w:rsid w:val="00C173BD"/>
    <w:rsid w:val="00C20B86"/>
    <w:rsid w:val="00C20D59"/>
    <w:rsid w:val="00C21451"/>
    <w:rsid w:val="00C21E7E"/>
    <w:rsid w:val="00C225FF"/>
    <w:rsid w:val="00C24945"/>
    <w:rsid w:val="00C25111"/>
    <w:rsid w:val="00C2726F"/>
    <w:rsid w:val="00C3392E"/>
    <w:rsid w:val="00C33EEE"/>
    <w:rsid w:val="00C36693"/>
    <w:rsid w:val="00C40D9F"/>
    <w:rsid w:val="00C4356E"/>
    <w:rsid w:val="00C45988"/>
    <w:rsid w:val="00C45AD3"/>
    <w:rsid w:val="00C50727"/>
    <w:rsid w:val="00C50805"/>
    <w:rsid w:val="00C55534"/>
    <w:rsid w:val="00C5554A"/>
    <w:rsid w:val="00C55BF5"/>
    <w:rsid w:val="00C55C46"/>
    <w:rsid w:val="00C56F3D"/>
    <w:rsid w:val="00C57055"/>
    <w:rsid w:val="00C57FDF"/>
    <w:rsid w:val="00C606F1"/>
    <w:rsid w:val="00C60924"/>
    <w:rsid w:val="00C62147"/>
    <w:rsid w:val="00C652F0"/>
    <w:rsid w:val="00C65EF4"/>
    <w:rsid w:val="00C66C0F"/>
    <w:rsid w:val="00C66F3A"/>
    <w:rsid w:val="00C703EA"/>
    <w:rsid w:val="00C76942"/>
    <w:rsid w:val="00C76CB0"/>
    <w:rsid w:val="00C772E6"/>
    <w:rsid w:val="00C81340"/>
    <w:rsid w:val="00C8252D"/>
    <w:rsid w:val="00C85086"/>
    <w:rsid w:val="00C85713"/>
    <w:rsid w:val="00C8579C"/>
    <w:rsid w:val="00C87FBB"/>
    <w:rsid w:val="00C9269E"/>
    <w:rsid w:val="00C92C57"/>
    <w:rsid w:val="00CA391B"/>
    <w:rsid w:val="00CA3AD6"/>
    <w:rsid w:val="00CA3C93"/>
    <w:rsid w:val="00CA3CDF"/>
    <w:rsid w:val="00CA48B6"/>
    <w:rsid w:val="00CA5974"/>
    <w:rsid w:val="00CA647A"/>
    <w:rsid w:val="00CA6596"/>
    <w:rsid w:val="00CA6B51"/>
    <w:rsid w:val="00CA6D27"/>
    <w:rsid w:val="00CA75B4"/>
    <w:rsid w:val="00CB0746"/>
    <w:rsid w:val="00CB14F8"/>
    <w:rsid w:val="00CB1939"/>
    <w:rsid w:val="00CB2C93"/>
    <w:rsid w:val="00CB4370"/>
    <w:rsid w:val="00CB4817"/>
    <w:rsid w:val="00CB5031"/>
    <w:rsid w:val="00CB6310"/>
    <w:rsid w:val="00CC10A2"/>
    <w:rsid w:val="00CC16ED"/>
    <w:rsid w:val="00CC2CE4"/>
    <w:rsid w:val="00CC335B"/>
    <w:rsid w:val="00CC4703"/>
    <w:rsid w:val="00CC4C57"/>
    <w:rsid w:val="00CC5309"/>
    <w:rsid w:val="00CC5AAB"/>
    <w:rsid w:val="00CC5E93"/>
    <w:rsid w:val="00CC630D"/>
    <w:rsid w:val="00CC65B3"/>
    <w:rsid w:val="00CC7B85"/>
    <w:rsid w:val="00CD0AF7"/>
    <w:rsid w:val="00CD1AB2"/>
    <w:rsid w:val="00CD5FD5"/>
    <w:rsid w:val="00CD78C4"/>
    <w:rsid w:val="00CE0351"/>
    <w:rsid w:val="00CE0A3E"/>
    <w:rsid w:val="00CE24C4"/>
    <w:rsid w:val="00CE29B1"/>
    <w:rsid w:val="00CE2D25"/>
    <w:rsid w:val="00CE2E65"/>
    <w:rsid w:val="00CE399B"/>
    <w:rsid w:val="00CE49CF"/>
    <w:rsid w:val="00CE59DC"/>
    <w:rsid w:val="00CE5C0C"/>
    <w:rsid w:val="00CF1EE7"/>
    <w:rsid w:val="00CF31B8"/>
    <w:rsid w:val="00CF4635"/>
    <w:rsid w:val="00CF5438"/>
    <w:rsid w:val="00CF5932"/>
    <w:rsid w:val="00CF6381"/>
    <w:rsid w:val="00CF7F3A"/>
    <w:rsid w:val="00D02663"/>
    <w:rsid w:val="00D0390C"/>
    <w:rsid w:val="00D04D0D"/>
    <w:rsid w:val="00D10DAF"/>
    <w:rsid w:val="00D14DE1"/>
    <w:rsid w:val="00D15668"/>
    <w:rsid w:val="00D15BFB"/>
    <w:rsid w:val="00D250A9"/>
    <w:rsid w:val="00D25D83"/>
    <w:rsid w:val="00D32E04"/>
    <w:rsid w:val="00D35E8F"/>
    <w:rsid w:val="00D366F5"/>
    <w:rsid w:val="00D37695"/>
    <w:rsid w:val="00D377BE"/>
    <w:rsid w:val="00D41536"/>
    <w:rsid w:val="00D416CA"/>
    <w:rsid w:val="00D41B6D"/>
    <w:rsid w:val="00D461A2"/>
    <w:rsid w:val="00D50C61"/>
    <w:rsid w:val="00D53346"/>
    <w:rsid w:val="00D5380B"/>
    <w:rsid w:val="00D610AA"/>
    <w:rsid w:val="00D6300D"/>
    <w:rsid w:val="00D64BC3"/>
    <w:rsid w:val="00D7206D"/>
    <w:rsid w:val="00D72CD6"/>
    <w:rsid w:val="00D73B1C"/>
    <w:rsid w:val="00D73D98"/>
    <w:rsid w:val="00D763D1"/>
    <w:rsid w:val="00D7689E"/>
    <w:rsid w:val="00D76EDE"/>
    <w:rsid w:val="00D777F1"/>
    <w:rsid w:val="00D7793B"/>
    <w:rsid w:val="00D81E1D"/>
    <w:rsid w:val="00D8271E"/>
    <w:rsid w:val="00D83298"/>
    <w:rsid w:val="00D83D96"/>
    <w:rsid w:val="00D8414D"/>
    <w:rsid w:val="00D8706E"/>
    <w:rsid w:val="00D91869"/>
    <w:rsid w:val="00D91CE1"/>
    <w:rsid w:val="00D92627"/>
    <w:rsid w:val="00D92EC2"/>
    <w:rsid w:val="00D92FD4"/>
    <w:rsid w:val="00D93E1E"/>
    <w:rsid w:val="00D9436C"/>
    <w:rsid w:val="00D95053"/>
    <w:rsid w:val="00D95613"/>
    <w:rsid w:val="00D95A9F"/>
    <w:rsid w:val="00D97458"/>
    <w:rsid w:val="00DA3051"/>
    <w:rsid w:val="00DA41B1"/>
    <w:rsid w:val="00DA7BDA"/>
    <w:rsid w:val="00DB0DF0"/>
    <w:rsid w:val="00DB17CD"/>
    <w:rsid w:val="00DB41E6"/>
    <w:rsid w:val="00DB6367"/>
    <w:rsid w:val="00DB6CA0"/>
    <w:rsid w:val="00DC3478"/>
    <w:rsid w:val="00DC4A52"/>
    <w:rsid w:val="00DC7181"/>
    <w:rsid w:val="00DC77D9"/>
    <w:rsid w:val="00DC792B"/>
    <w:rsid w:val="00DD22C6"/>
    <w:rsid w:val="00DD469C"/>
    <w:rsid w:val="00DD5BDB"/>
    <w:rsid w:val="00DD65C1"/>
    <w:rsid w:val="00DE0F16"/>
    <w:rsid w:val="00DE129F"/>
    <w:rsid w:val="00DE12BD"/>
    <w:rsid w:val="00DE212A"/>
    <w:rsid w:val="00DE43A7"/>
    <w:rsid w:val="00DE5616"/>
    <w:rsid w:val="00DE602C"/>
    <w:rsid w:val="00DF094E"/>
    <w:rsid w:val="00DF1614"/>
    <w:rsid w:val="00DF2B4E"/>
    <w:rsid w:val="00DF4DA6"/>
    <w:rsid w:val="00DF7086"/>
    <w:rsid w:val="00E0100F"/>
    <w:rsid w:val="00E01B96"/>
    <w:rsid w:val="00E03EAA"/>
    <w:rsid w:val="00E043C6"/>
    <w:rsid w:val="00E0477C"/>
    <w:rsid w:val="00E05340"/>
    <w:rsid w:val="00E06B69"/>
    <w:rsid w:val="00E06BA6"/>
    <w:rsid w:val="00E07A06"/>
    <w:rsid w:val="00E07B17"/>
    <w:rsid w:val="00E10C3D"/>
    <w:rsid w:val="00E12F5D"/>
    <w:rsid w:val="00E13909"/>
    <w:rsid w:val="00E156E9"/>
    <w:rsid w:val="00E1704E"/>
    <w:rsid w:val="00E2355A"/>
    <w:rsid w:val="00E252CA"/>
    <w:rsid w:val="00E27EF1"/>
    <w:rsid w:val="00E3022B"/>
    <w:rsid w:val="00E3141C"/>
    <w:rsid w:val="00E31758"/>
    <w:rsid w:val="00E33674"/>
    <w:rsid w:val="00E351DD"/>
    <w:rsid w:val="00E37317"/>
    <w:rsid w:val="00E37AD3"/>
    <w:rsid w:val="00E42171"/>
    <w:rsid w:val="00E46E58"/>
    <w:rsid w:val="00E50033"/>
    <w:rsid w:val="00E50D9A"/>
    <w:rsid w:val="00E51318"/>
    <w:rsid w:val="00E51E95"/>
    <w:rsid w:val="00E52F8E"/>
    <w:rsid w:val="00E538D3"/>
    <w:rsid w:val="00E54658"/>
    <w:rsid w:val="00E55148"/>
    <w:rsid w:val="00E56BB5"/>
    <w:rsid w:val="00E57B5B"/>
    <w:rsid w:val="00E671FC"/>
    <w:rsid w:val="00E72204"/>
    <w:rsid w:val="00E756D3"/>
    <w:rsid w:val="00E76A55"/>
    <w:rsid w:val="00E822A1"/>
    <w:rsid w:val="00E822BF"/>
    <w:rsid w:val="00E8373F"/>
    <w:rsid w:val="00E8574E"/>
    <w:rsid w:val="00E86885"/>
    <w:rsid w:val="00E86974"/>
    <w:rsid w:val="00E9146B"/>
    <w:rsid w:val="00E93A59"/>
    <w:rsid w:val="00E97F69"/>
    <w:rsid w:val="00EA0E67"/>
    <w:rsid w:val="00EA1B58"/>
    <w:rsid w:val="00EA43FA"/>
    <w:rsid w:val="00EA5271"/>
    <w:rsid w:val="00EA59DD"/>
    <w:rsid w:val="00EA61E3"/>
    <w:rsid w:val="00EB1A84"/>
    <w:rsid w:val="00EC405D"/>
    <w:rsid w:val="00EC6E63"/>
    <w:rsid w:val="00EC7215"/>
    <w:rsid w:val="00EC74A7"/>
    <w:rsid w:val="00ED002B"/>
    <w:rsid w:val="00ED49EF"/>
    <w:rsid w:val="00ED5D0C"/>
    <w:rsid w:val="00ED799C"/>
    <w:rsid w:val="00EE11A4"/>
    <w:rsid w:val="00EE3362"/>
    <w:rsid w:val="00EE54FF"/>
    <w:rsid w:val="00EE57FC"/>
    <w:rsid w:val="00EF155F"/>
    <w:rsid w:val="00EF36FB"/>
    <w:rsid w:val="00EF3BC7"/>
    <w:rsid w:val="00EF5C9C"/>
    <w:rsid w:val="00EF6868"/>
    <w:rsid w:val="00EF775A"/>
    <w:rsid w:val="00F0209A"/>
    <w:rsid w:val="00F02E74"/>
    <w:rsid w:val="00F04588"/>
    <w:rsid w:val="00F04CBD"/>
    <w:rsid w:val="00F0623B"/>
    <w:rsid w:val="00F07602"/>
    <w:rsid w:val="00F1046D"/>
    <w:rsid w:val="00F104E9"/>
    <w:rsid w:val="00F17645"/>
    <w:rsid w:val="00F20398"/>
    <w:rsid w:val="00F253CF"/>
    <w:rsid w:val="00F30BCC"/>
    <w:rsid w:val="00F32C2A"/>
    <w:rsid w:val="00F343DE"/>
    <w:rsid w:val="00F358B0"/>
    <w:rsid w:val="00F35F34"/>
    <w:rsid w:val="00F37737"/>
    <w:rsid w:val="00F4272B"/>
    <w:rsid w:val="00F43113"/>
    <w:rsid w:val="00F43A24"/>
    <w:rsid w:val="00F44A47"/>
    <w:rsid w:val="00F45855"/>
    <w:rsid w:val="00F47B4D"/>
    <w:rsid w:val="00F47E23"/>
    <w:rsid w:val="00F509D4"/>
    <w:rsid w:val="00F5218A"/>
    <w:rsid w:val="00F542D4"/>
    <w:rsid w:val="00F545C8"/>
    <w:rsid w:val="00F60539"/>
    <w:rsid w:val="00F61B16"/>
    <w:rsid w:val="00F62285"/>
    <w:rsid w:val="00F62463"/>
    <w:rsid w:val="00F62533"/>
    <w:rsid w:val="00F62F91"/>
    <w:rsid w:val="00F63046"/>
    <w:rsid w:val="00F636DC"/>
    <w:rsid w:val="00F64BA8"/>
    <w:rsid w:val="00F64F94"/>
    <w:rsid w:val="00F65C8C"/>
    <w:rsid w:val="00F66B86"/>
    <w:rsid w:val="00F70A2C"/>
    <w:rsid w:val="00F80C7B"/>
    <w:rsid w:val="00F8198C"/>
    <w:rsid w:val="00F84AC8"/>
    <w:rsid w:val="00F84FBD"/>
    <w:rsid w:val="00F87C6A"/>
    <w:rsid w:val="00F90577"/>
    <w:rsid w:val="00F937D4"/>
    <w:rsid w:val="00F93F5A"/>
    <w:rsid w:val="00F95D06"/>
    <w:rsid w:val="00F95DB7"/>
    <w:rsid w:val="00F96B90"/>
    <w:rsid w:val="00FB13B6"/>
    <w:rsid w:val="00FB2141"/>
    <w:rsid w:val="00FB256B"/>
    <w:rsid w:val="00FB27E7"/>
    <w:rsid w:val="00FB2CD2"/>
    <w:rsid w:val="00FC2036"/>
    <w:rsid w:val="00FC24D7"/>
    <w:rsid w:val="00FC5072"/>
    <w:rsid w:val="00FC5596"/>
    <w:rsid w:val="00FC7A15"/>
    <w:rsid w:val="00FD0682"/>
    <w:rsid w:val="00FD0BF3"/>
    <w:rsid w:val="00FD0F07"/>
    <w:rsid w:val="00FD2A1A"/>
    <w:rsid w:val="00FD2A26"/>
    <w:rsid w:val="00FD2F4F"/>
    <w:rsid w:val="00FD6CED"/>
    <w:rsid w:val="00FD7480"/>
    <w:rsid w:val="00FE0130"/>
    <w:rsid w:val="00FF0886"/>
    <w:rsid w:val="00FF1D85"/>
    <w:rsid w:val="00FF2A99"/>
    <w:rsid w:val="00FF48F7"/>
    <w:rsid w:val="00FF784A"/>
    <w:rsid w:val="00FF7A7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8"/>
    <o:shapelayout v:ext="edit">
      <o:idmap v:ext="edit" data="1"/>
      <o:rules v:ext="edit">
        <o:r id="V:Rule1" type="connector" idref="#_s1051">
          <o:proxy start="" idref="#_s1048" connectloc="1"/>
          <o:proxy end="" idref="#_s1047" connectloc="2"/>
        </o:r>
        <o:r id="V:Rule2" type="connector" idref="#_s1046">
          <o:proxy start="" idref="#_s1049" connectloc="1"/>
          <o:proxy end="" idref="#_s1047" connectloc="2"/>
        </o:r>
        <o:r id="V:Rule3" type="connector" idref="#_s1045">
          <o:proxy start="" idref="#_s1050" connectloc="1"/>
          <o:proxy end="" idref="#_s1047"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7" w:locked="1" w:semiHidden="0" w:uiPriority="0" w:unhideWhenUsed="0"/>
    <w:lsdException w:name="Table Elegan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0F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81E07"/>
    <w:pPr>
      <w:ind w:left="720"/>
      <w:contextualSpacing/>
    </w:pPr>
  </w:style>
  <w:style w:type="paragraph" w:styleId="BalloonText">
    <w:name w:val="Balloon Text"/>
    <w:basedOn w:val="Normal"/>
    <w:link w:val="BalloonTextChar"/>
    <w:uiPriority w:val="99"/>
    <w:semiHidden/>
    <w:rsid w:val="00123E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3E05"/>
    <w:rPr>
      <w:rFonts w:ascii="Tahoma" w:hAnsi="Tahoma" w:cs="Tahoma"/>
      <w:sz w:val="16"/>
      <w:szCs w:val="16"/>
    </w:rPr>
  </w:style>
  <w:style w:type="character" w:customStyle="1" w:styleId="HeaderChar">
    <w:name w:val="Header Char"/>
    <w:uiPriority w:val="99"/>
    <w:locked/>
    <w:rsid w:val="0090650B"/>
    <w:rPr>
      <w:rFonts w:ascii="Times New Roman" w:hAnsi="Times New Roman"/>
      <w:sz w:val="24"/>
      <w:lang w:eastAsia="tr-TR"/>
    </w:rPr>
  </w:style>
  <w:style w:type="paragraph" w:styleId="Header">
    <w:name w:val="header"/>
    <w:basedOn w:val="Normal"/>
    <w:link w:val="HeaderChar1"/>
    <w:uiPriority w:val="99"/>
    <w:rsid w:val="0090650B"/>
    <w:pPr>
      <w:tabs>
        <w:tab w:val="center" w:pos="4536"/>
        <w:tab w:val="right" w:pos="9072"/>
      </w:tabs>
      <w:spacing w:after="0" w:line="240" w:lineRule="auto"/>
    </w:pPr>
    <w:rPr>
      <w:rFonts w:ascii="Times New Roman" w:hAnsi="Times New Roman"/>
      <w:sz w:val="24"/>
      <w:szCs w:val="24"/>
      <w:lang w:eastAsia="tr-TR"/>
    </w:rPr>
  </w:style>
  <w:style w:type="character" w:customStyle="1" w:styleId="HeaderChar1">
    <w:name w:val="Header Char1"/>
    <w:basedOn w:val="DefaultParagraphFont"/>
    <w:link w:val="Header"/>
    <w:uiPriority w:val="99"/>
    <w:semiHidden/>
    <w:locked/>
    <w:rsid w:val="008832E7"/>
    <w:rPr>
      <w:rFonts w:cs="Times New Roman"/>
      <w:lang w:eastAsia="en-US"/>
    </w:rPr>
  </w:style>
  <w:style w:type="paragraph" w:styleId="Footer">
    <w:name w:val="footer"/>
    <w:basedOn w:val="Normal"/>
    <w:link w:val="FooterChar"/>
    <w:uiPriority w:val="99"/>
    <w:semiHidden/>
    <w:rsid w:val="000D2E6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0D2E6B"/>
    <w:rPr>
      <w:rFonts w:cs="Times New Roman"/>
    </w:rPr>
  </w:style>
  <w:style w:type="table" w:styleId="TableElegant">
    <w:name w:val="Table Elegant"/>
    <w:basedOn w:val="TableNormal"/>
    <w:uiPriority w:val="99"/>
    <w:rsid w:val="000D2E6B"/>
    <w:rPr>
      <w:rFonts w:ascii="Times New Roman" w:eastAsia="SimSu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7">
    <w:name w:val="Table Grid 7"/>
    <w:basedOn w:val="TableNormal"/>
    <w:uiPriority w:val="99"/>
    <w:rsid w:val="00E52F8E"/>
    <w:rPr>
      <w:rFonts w:ascii="Times New Roman" w:eastAsia="SimSun" w:hAnsi="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
    <w:name w:val="Table Grid"/>
    <w:basedOn w:val="TableNormal"/>
    <w:uiPriority w:val="99"/>
    <w:rsid w:val="00DE602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4</Pages>
  <Words>358</Words>
  <Characters>2045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FEN  VE TEKNOLOJİ  DEĞERLENDİRME</dc:title>
  <dc:subject/>
  <dc:creator>SAMSUNG</dc:creator>
  <cp:keywords/>
  <dc:description/>
  <cp:lastModifiedBy>Bilgisayar1</cp:lastModifiedBy>
  <cp:revision>8</cp:revision>
  <cp:lastPrinted>2012-04-28T10:01:00Z</cp:lastPrinted>
  <dcterms:created xsi:type="dcterms:W3CDTF">2012-04-30T19:33:00Z</dcterms:created>
  <dcterms:modified xsi:type="dcterms:W3CDTF">2012-04-30T20:46:00Z</dcterms:modified>
</cp:coreProperties>
</file>